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A61A39" w:rsidRDefault="007E0D19" w:rsidP="00836315">
      <w:pPr>
        <w:rPr>
          <w:b/>
        </w:rPr>
      </w:pPr>
      <w:r w:rsidRPr="00BB2767">
        <w:rPr>
          <w:b/>
        </w:rPr>
        <w:t>Present:</w:t>
      </w:r>
      <w:r w:rsidR="00F308BC">
        <w:rPr>
          <w:b/>
        </w:rPr>
        <w:tab/>
      </w:r>
      <w:r w:rsidR="00F308BC">
        <w:rPr>
          <w:b/>
        </w:rPr>
        <w:tab/>
      </w:r>
      <w:r w:rsidR="00A61A39">
        <w:rPr>
          <w:b/>
        </w:rPr>
        <w:t>C. Elliott</w:t>
      </w:r>
      <w:r w:rsidR="00A61A39">
        <w:rPr>
          <w:b/>
        </w:rPr>
        <w:tab/>
      </w:r>
      <w:r w:rsidR="00A61A39">
        <w:rPr>
          <w:b/>
        </w:rPr>
        <w:tab/>
        <w:t>Mayor</w:t>
      </w:r>
    </w:p>
    <w:p w:rsidR="00294CFF" w:rsidRDefault="00DF7C4F" w:rsidP="00A61A39">
      <w:pPr>
        <w:ind w:left="1440" w:firstLine="720"/>
        <w:rPr>
          <w:b/>
        </w:rPr>
      </w:pPr>
      <w:r>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r>
      <w:proofErr w:type="spellStart"/>
      <w:r>
        <w:rPr>
          <w:b/>
        </w:rPr>
        <w:t>Councillor</w:t>
      </w:r>
      <w:proofErr w:type="spellEnd"/>
    </w:p>
    <w:p w:rsidR="00A61A39" w:rsidRDefault="00A61A39" w:rsidP="00A61A39">
      <w:pPr>
        <w:ind w:left="1440" w:firstLine="720"/>
        <w:rPr>
          <w:b/>
        </w:rPr>
      </w:pPr>
      <w:r>
        <w:rPr>
          <w:b/>
        </w:rPr>
        <w:t>R. Anstey</w:t>
      </w:r>
      <w:r>
        <w:rPr>
          <w:b/>
        </w:rPr>
        <w:tab/>
      </w:r>
      <w:r>
        <w:rPr>
          <w:b/>
        </w:rPr>
        <w:tab/>
      </w:r>
      <w:proofErr w:type="spellStart"/>
      <w:r>
        <w:rPr>
          <w:b/>
        </w:rPr>
        <w:t>Councillor</w:t>
      </w:r>
      <w:proofErr w:type="spellEnd"/>
    </w:p>
    <w:p w:rsidR="00A61A39" w:rsidRDefault="00A61A39" w:rsidP="00F11B28">
      <w:pPr>
        <w:ind w:left="1440" w:firstLine="720"/>
        <w:rPr>
          <w:b/>
        </w:rPr>
      </w:pP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836315" w:rsidRDefault="00F308BC" w:rsidP="00DF7C4F">
      <w:pPr>
        <w:rPr>
          <w:b/>
        </w:rPr>
      </w:pPr>
      <w:r>
        <w:rPr>
          <w:b/>
        </w:rPr>
        <w:t>Resource:</w:t>
      </w:r>
      <w:r>
        <w:rPr>
          <w:b/>
        </w:rPr>
        <w:tab/>
      </w:r>
      <w:r w:rsidR="000418F9">
        <w:rPr>
          <w:b/>
        </w:rPr>
        <w:tab/>
      </w:r>
      <w:r w:rsidR="00836315">
        <w:rPr>
          <w:b/>
        </w:rPr>
        <w:t xml:space="preserve">D. Chafe </w:t>
      </w:r>
      <w:r w:rsidR="00836315">
        <w:rPr>
          <w:b/>
        </w:rPr>
        <w:tab/>
      </w:r>
      <w:r w:rsidR="00836315">
        <w:rPr>
          <w:b/>
        </w:rPr>
        <w:tab/>
        <w:t>Chief Administrative Officer</w:t>
      </w:r>
    </w:p>
    <w:p w:rsidR="00F96C75" w:rsidRDefault="00F96C75" w:rsidP="00836315">
      <w:pPr>
        <w:ind w:left="1440" w:firstLine="720"/>
        <w:rPr>
          <w:b/>
        </w:rPr>
      </w:pPr>
      <w:r>
        <w:rPr>
          <w:b/>
        </w:rPr>
        <w:t>G. Brown</w:t>
      </w:r>
      <w:r>
        <w:rPr>
          <w:b/>
        </w:rPr>
        <w:tab/>
      </w:r>
      <w:r>
        <w:rPr>
          <w:b/>
        </w:rPr>
        <w:tab/>
        <w:t>Town Clerk</w:t>
      </w:r>
    </w:p>
    <w:p w:rsidR="000418F9" w:rsidRDefault="00A61A39" w:rsidP="00F96C75">
      <w:pPr>
        <w:ind w:left="1440" w:firstLine="720"/>
        <w:rPr>
          <w:b/>
        </w:rPr>
      </w:pPr>
      <w:r>
        <w:rPr>
          <w:b/>
        </w:rPr>
        <w:t>G. Regular</w:t>
      </w:r>
      <w:r w:rsidR="000418F9">
        <w:rPr>
          <w:b/>
        </w:rPr>
        <w:tab/>
      </w:r>
      <w:r w:rsidR="000418F9">
        <w:rPr>
          <w:b/>
        </w:rPr>
        <w:tab/>
      </w:r>
      <w:r w:rsidR="00F96C75">
        <w:rPr>
          <w:b/>
        </w:rPr>
        <w:t>Director of Municipal Works &amp; Services</w:t>
      </w:r>
      <w:r>
        <w:rPr>
          <w:b/>
        </w:rPr>
        <w:t xml:space="preserve"> (A)</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DF7C4F" w:rsidRDefault="00DF7C4F" w:rsidP="00F96C75">
      <w:pPr>
        <w:rPr>
          <w:b/>
        </w:rPr>
      </w:pPr>
      <w:r>
        <w:rPr>
          <w:b/>
        </w:rPr>
        <w:tab/>
      </w:r>
      <w:r>
        <w:rPr>
          <w:b/>
        </w:rPr>
        <w:tab/>
      </w:r>
      <w:r w:rsidR="00F96C75">
        <w:rPr>
          <w:b/>
        </w:rPr>
        <w:tab/>
      </w:r>
      <w:r w:rsidR="00836315">
        <w:rPr>
          <w:b/>
        </w:rPr>
        <w:t>D. Deschamps</w:t>
      </w:r>
      <w:r w:rsidR="00F96C75">
        <w:rPr>
          <w:b/>
        </w:rPr>
        <w:tab/>
      </w:r>
      <w:r w:rsidR="00F96C75">
        <w:rPr>
          <w:b/>
        </w:rPr>
        <w:tab/>
        <w:t>Recreation &amp; Community Services Director</w:t>
      </w:r>
    </w:p>
    <w:p w:rsidR="00F96C75" w:rsidRDefault="00F96C75" w:rsidP="00F96C75">
      <w:pPr>
        <w:rPr>
          <w:b/>
        </w:rPr>
      </w:pPr>
      <w:r>
        <w:rPr>
          <w:b/>
        </w:rPr>
        <w:tab/>
      </w:r>
      <w:r>
        <w:rPr>
          <w:b/>
        </w:rPr>
        <w:tab/>
      </w:r>
      <w:r>
        <w:rPr>
          <w:b/>
        </w:rPr>
        <w:tab/>
      </w:r>
      <w:r w:rsidR="00A61A39">
        <w:rPr>
          <w:b/>
        </w:rPr>
        <w:t>A. Quilty</w:t>
      </w:r>
      <w:r>
        <w:rPr>
          <w:b/>
        </w:rPr>
        <w:tab/>
      </w:r>
      <w:r>
        <w:rPr>
          <w:b/>
        </w:rPr>
        <w:tab/>
        <w:t>Fire Chief</w:t>
      </w:r>
      <w:r w:rsidR="00A61A39">
        <w:rPr>
          <w:b/>
        </w:rPr>
        <w:t xml:space="preserve"> (A)</w:t>
      </w:r>
    </w:p>
    <w:p w:rsidR="00836315" w:rsidRDefault="00836315" w:rsidP="00F96C75">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BE20E9" w:rsidRDefault="00A61A39" w:rsidP="00A61A39">
      <w:pPr>
        <w:pStyle w:val="Heading3"/>
      </w:pPr>
      <w:r>
        <w:t>Special Olympics “Coach of the Year”</w:t>
      </w:r>
    </w:p>
    <w:p w:rsidR="00A61A39" w:rsidRDefault="00A61A39" w:rsidP="00BE20E9"/>
    <w:p w:rsidR="00A61A39" w:rsidRDefault="00A61A39" w:rsidP="00BE20E9">
      <w:r>
        <w:t xml:space="preserve">Mr. </w:t>
      </w:r>
      <w:proofErr w:type="spellStart"/>
      <w:r>
        <w:t>Philpott</w:t>
      </w:r>
      <w:proofErr w:type="spellEnd"/>
      <w:r>
        <w:t xml:space="preserve"> presented Mr. Dan Deschamps with a Special Olympics “Coach of the Year” plaque.</w:t>
      </w:r>
    </w:p>
    <w:p w:rsidR="00DA1CA5" w:rsidRDefault="00DA1CA5"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A61A39">
        <w:rPr>
          <w:b/>
          <w:sz w:val="26"/>
          <w:szCs w:val="26"/>
        </w:rPr>
        <w:t>162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A61A39">
        <w:t xml:space="preserve">Parrott </w:t>
      </w:r>
      <w:r>
        <w:t xml:space="preserve">and seconded by </w:t>
      </w:r>
      <w:proofErr w:type="spellStart"/>
      <w:r w:rsidR="007B7C2C">
        <w:t>Councillor</w:t>
      </w:r>
      <w:proofErr w:type="spellEnd"/>
      <w:r w:rsidR="007B7C2C">
        <w:t xml:space="preserve"> </w:t>
      </w:r>
      <w:r w:rsidR="00A61A39">
        <w:t>Dove</w:t>
      </w:r>
      <w:r w:rsidR="006C14A7">
        <w:t xml:space="preserve"> </w:t>
      </w:r>
      <w:r>
        <w:t>that the Minutes from the Regular Mee</w:t>
      </w:r>
      <w:r w:rsidR="001C5C67">
        <w:t xml:space="preserve">ting of Council on </w:t>
      </w:r>
      <w:r w:rsidR="00B84FB5">
        <w:t>Ju</w:t>
      </w:r>
      <w:r w:rsidR="00836315">
        <w:t>ly</w:t>
      </w:r>
      <w:r w:rsidR="00B84FB5">
        <w:t xml:space="preserve"> </w:t>
      </w:r>
      <w:r w:rsidR="00A61A39">
        <w:t>2</w:t>
      </w:r>
      <w:r w:rsidR="00836315">
        <w:t>3</w:t>
      </w:r>
      <w:r w:rsidR="00C35341">
        <w:t>,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61A39">
        <w:t>7</w:t>
      </w:r>
      <w:r w:rsidR="00A71028">
        <w:tab/>
      </w:r>
      <w:r w:rsidR="00F052A4">
        <w:t>Opposing:</w:t>
      </w:r>
      <w:r w:rsidR="00F052A4">
        <w:tab/>
        <w:t>0</w:t>
      </w:r>
    </w:p>
    <w:p w:rsidR="00F052A4" w:rsidRDefault="00F052A4" w:rsidP="00F052A4"/>
    <w:p w:rsidR="00570BBB" w:rsidRDefault="00F052A4" w:rsidP="00F052A4">
      <w:r w:rsidRPr="00F052A4">
        <w:rPr>
          <w:b/>
        </w:rPr>
        <w:lastRenderedPageBreak/>
        <w:t xml:space="preserve">Decision </w:t>
      </w:r>
      <w:r>
        <w:tab/>
      </w:r>
      <w:r>
        <w:tab/>
        <w:t>Motion carried.</w:t>
      </w:r>
    </w:p>
    <w:p w:rsidR="007E0D19" w:rsidRDefault="00FC700D" w:rsidP="00FC700D">
      <w:pPr>
        <w:pStyle w:val="Heading1"/>
      </w:pPr>
      <w:r>
        <w:t>4.</w:t>
      </w:r>
      <w:r>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w:t>
      </w:r>
      <w:r w:rsidR="00B84FB5">
        <w:t xml:space="preserve">&amp; Human Resources </w:t>
      </w:r>
      <w:r>
        <w:t xml:space="preserve">Committee </w:t>
      </w:r>
      <w:r w:rsidR="00752FFD">
        <w:t xml:space="preserve">meeting </w:t>
      </w:r>
      <w:r>
        <w:t xml:space="preserve">was held on </w:t>
      </w:r>
      <w:r w:rsidR="00A61A39">
        <w:t>August</w:t>
      </w:r>
      <w:r w:rsidR="0097197B">
        <w:t xml:space="preserve"> </w:t>
      </w:r>
      <w:r w:rsidR="00B84FB5">
        <w:t>5</w:t>
      </w:r>
      <w:r w:rsidR="00D86CB0">
        <w:t>,</w:t>
      </w:r>
      <w:r w:rsidR="003C033A">
        <w:t xml:space="preserve"> 201</w:t>
      </w:r>
      <w:r w:rsidR="00A71028">
        <w:t>4</w:t>
      </w:r>
      <w:r>
        <w:t xml:space="preserve">.  The meeting was chaired by </w:t>
      </w:r>
      <w:r w:rsidR="00B84FB5">
        <w:t>W. Lorenzen</w:t>
      </w:r>
      <w:r w:rsidR="00E973A2">
        <w:t>,</w:t>
      </w:r>
      <w:r w:rsidR="006D5E16">
        <w:t xml:space="preserve"> Councillor</w:t>
      </w:r>
      <w:r>
        <w:t xml:space="preserve">.  </w:t>
      </w:r>
      <w:r w:rsidR="00570BBB">
        <w:t>Other members present included:</w:t>
      </w:r>
      <w:r w:rsidR="00DD2C5E">
        <w:t xml:space="preserve"> </w:t>
      </w:r>
      <w:r w:rsidR="00B84FB5">
        <w:t>B. Dove</w:t>
      </w:r>
      <w:r w:rsidR="00F86C1E">
        <w:t>, Councillor;</w:t>
      </w:r>
      <w:r w:rsidR="006C14A7">
        <w:t xml:space="preserve"> </w:t>
      </w:r>
      <w:r w:rsidR="00836315">
        <w:t xml:space="preserve">G. Parrott, Councillor; P. Fudge, Fire Chief; </w:t>
      </w:r>
      <w:r w:rsidR="00A61A39">
        <w:t>A. Roberts, Municipal Enforcement Officer; L. Small, Administrative Assistant.</w:t>
      </w:r>
    </w:p>
    <w:p w:rsidR="00B1563D" w:rsidRDefault="00B1563D" w:rsidP="00B1563D">
      <w:pPr>
        <w:ind w:left="720"/>
      </w:pPr>
    </w:p>
    <w:p w:rsidR="00B1563D" w:rsidRDefault="00B1563D" w:rsidP="00B1563D">
      <w:r>
        <w:t>The following items were discussed:</w:t>
      </w:r>
    </w:p>
    <w:p w:rsidR="00836315" w:rsidRDefault="00836315" w:rsidP="00B1563D"/>
    <w:p w:rsidR="00A61A39" w:rsidRDefault="00A61A39" w:rsidP="00A61A39">
      <w:pPr>
        <w:rPr>
          <w:b/>
          <w:u w:val="single"/>
        </w:rPr>
      </w:pPr>
      <w:r w:rsidRPr="007C7C2D">
        <w:rPr>
          <w:b/>
          <w:u w:val="single"/>
        </w:rPr>
        <w:t>PUBLIC SAFETY</w:t>
      </w:r>
    </w:p>
    <w:p w:rsidR="00A61A39" w:rsidRDefault="00A61A39" w:rsidP="00A61A39">
      <w:pPr>
        <w:rPr>
          <w:b/>
          <w:u w:val="single"/>
        </w:rPr>
      </w:pPr>
    </w:p>
    <w:p w:rsidR="00A61A39" w:rsidRPr="00222887" w:rsidRDefault="00A61A39" w:rsidP="00A61A39">
      <w:r w:rsidRPr="00222887">
        <w:t>Delegation – RCMP officer Brian Vaughn</w:t>
      </w:r>
      <w:r>
        <w:t xml:space="preserve">, who works in Traffic Initiatives with the local detachment, </w:t>
      </w:r>
      <w:r w:rsidRPr="00222887">
        <w:t xml:space="preserve">was welcomed to the </w:t>
      </w:r>
      <w:r>
        <w:t>m</w:t>
      </w:r>
      <w:r w:rsidRPr="00222887">
        <w:t>eeting</w:t>
      </w:r>
      <w:r>
        <w:t>.</w:t>
      </w:r>
      <w:r w:rsidRPr="00222887">
        <w:t xml:space="preserve"> </w:t>
      </w:r>
      <w:r>
        <w:t xml:space="preserve"> </w:t>
      </w:r>
      <w:r w:rsidRPr="00222887">
        <w:t>Several items were discussed including:</w:t>
      </w:r>
    </w:p>
    <w:p w:rsidR="00A61A39" w:rsidRDefault="00A61A39" w:rsidP="00A61A39">
      <w:pPr>
        <w:rPr>
          <w:b/>
        </w:rPr>
      </w:pPr>
    </w:p>
    <w:p w:rsidR="00A61A39" w:rsidRDefault="00A61A39" w:rsidP="00A61A39">
      <w:pPr>
        <w:pStyle w:val="ListParagraph"/>
        <w:numPr>
          <w:ilvl w:val="0"/>
          <w:numId w:val="28"/>
        </w:numPr>
      </w:pPr>
      <w:r w:rsidRPr="00D52D4B">
        <w:rPr>
          <w:b/>
          <w:u w:val="single"/>
        </w:rPr>
        <w:t>Reducing</w:t>
      </w:r>
      <w:r>
        <w:rPr>
          <w:b/>
          <w:u w:val="single"/>
        </w:rPr>
        <w:t xml:space="preserve"> </w:t>
      </w:r>
      <w:r w:rsidRPr="00D52D4B">
        <w:rPr>
          <w:b/>
          <w:u w:val="single"/>
        </w:rPr>
        <w:t>Speed Limit-</w:t>
      </w:r>
      <w:r>
        <w:rPr>
          <w:b/>
          <w:u w:val="single"/>
        </w:rPr>
        <w:t xml:space="preserve"> </w:t>
      </w:r>
      <w:r w:rsidRPr="00222887">
        <w:t>Correspondence</w:t>
      </w:r>
      <w:r>
        <w:t xml:space="preserve"> was received from the</w:t>
      </w:r>
      <w:r w:rsidRPr="00222887">
        <w:t xml:space="preserve"> </w:t>
      </w:r>
      <w:r>
        <w:t>detachment</w:t>
      </w:r>
      <w:r w:rsidRPr="00222887">
        <w:t xml:space="preserve"> requesting that the speed limit be reduced from 60 km per hour to 40 km per hour on Cooper Boulevard from the Airport Boulevard intersection down to Magee Road. </w:t>
      </w:r>
      <w:r>
        <w:t xml:space="preserve"> Constable Vaughn explained that within the last couple of months, during construction of the new Castle Building Centre, there have been many close calls with traffic jamming up behind vehicles turning into the construction area. This has become a concern as there is no turning lane yet and speed is the problem.  With the new residential development going in off Cooper and a new school as well, it might be best to deal with this problem now.</w:t>
      </w:r>
    </w:p>
    <w:p w:rsidR="00A61A39" w:rsidRDefault="00A61A39" w:rsidP="00A61A39">
      <w:pPr>
        <w:pStyle w:val="ListParagraph"/>
        <w:ind w:left="990"/>
      </w:pPr>
    </w:p>
    <w:p w:rsidR="00A61A39" w:rsidRDefault="00A61A39" w:rsidP="00A61A39">
      <w:pPr>
        <w:pStyle w:val="ListParagraph"/>
        <w:ind w:left="990"/>
      </w:pPr>
      <w:r>
        <w:t xml:space="preserve">The Committee is recommending the speed be reduced to 40 </w:t>
      </w:r>
      <w:proofErr w:type="spellStart"/>
      <w:r>
        <w:t>kms</w:t>
      </w:r>
      <w:proofErr w:type="spellEnd"/>
      <w:r>
        <w:t xml:space="preserve"> per hour with the sign being placed in the area of Dominion on Cooper Boulevard.</w:t>
      </w:r>
    </w:p>
    <w:p w:rsidR="00A61A39" w:rsidRDefault="00A61A39" w:rsidP="00A61A39">
      <w:pPr>
        <w:pStyle w:val="ListParagraph"/>
        <w:ind w:left="990"/>
      </w:pPr>
    </w:p>
    <w:p w:rsidR="00A61A39" w:rsidRDefault="004C3018" w:rsidP="00A61A39">
      <w:pPr>
        <w:pStyle w:val="ListParagraph"/>
        <w:ind w:left="990"/>
        <w:rPr>
          <w:i/>
        </w:rPr>
      </w:pPr>
      <w:r>
        <w:rPr>
          <w:i/>
        </w:rPr>
        <w:t>The Committee</w:t>
      </w:r>
      <w:r w:rsidR="00A61A39" w:rsidRPr="00A61A39">
        <w:rPr>
          <w:i/>
        </w:rPr>
        <w:t xml:space="preserve"> withdrew this recommendation stating it was too soon to change the speed limit to 40 km.  This item will be referred back to the Public Safety Committee.</w:t>
      </w:r>
    </w:p>
    <w:p w:rsidR="00A61A39" w:rsidRDefault="00A61A39" w:rsidP="00A61A39">
      <w:pPr>
        <w:pStyle w:val="ListParagraph"/>
        <w:ind w:left="990"/>
        <w:rPr>
          <w:i/>
        </w:rPr>
      </w:pPr>
    </w:p>
    <w:p w:rsidR="00A61A39" w:rsidRDefault="00A61A39" w:rsidP="00A61A39">
      <w:pPr>
        <w:pStyle w:val="ListParagraph"/>
        <w:ind w:left="990"/>
        <w:rPr>
          <w:i/>
        </w:rPr>
      </w:pPr>
    </w:p>
    <w:p w:rsidR="00A61A39" w:rsidRPr="00A61A39" w:rsidRDefault="00A61A39" w:rsidP="00A61A39">
      <w:pPr>
        <w:pStyle w:val="ListParagraph"/>
        <w:ind w:left="990"/>
        <w:rPr>
          <w:i/>
        </w:rPr>
      </w:pPr>
    </w:p>
    <w:p w:rsidR="00A61A39" w:rsidRDefault="00A61A39" w:rsidP="00A61A39">
      <w:pPr>
        <w:pStyle w:val="ListParagraph"/>
        <w:ind w:left="990"/>
      </w:pPr>
    </w:p>
    <w:p w:rsidR="00A61A39" w:rsidRDefault="00A61A39" w:rsidP="00A61A39">
      <w:pPr>
        <w:pStyle w:val="ListParagraph"/>
        <w:numPr>
          <w:ilvl w:val="0"/>
          <w:numId w:val="28"/>
        </w:numPr>
      </w:pPr>
      <w:r w:rsidRPr="00D52D4B">
        <w:rPr>
          <w:b/>
          <w:u w:val="single"/>
        </w:rPr>
        <w:lastRenderedPageBreak/>
        <w:t>Cooper Memorial Intersection</w:t>
      </w:r>
      <w:r>
        <w:t xml:space="preserve">- </w:t>
      </w:r>
      <w:proofErr w:type="gramStart"/>
      <w:r>
        <w:t>The</w:t>
      </w:r>
      <w:proofErr w:type="gramEnd"/>
      <w:r>
        <w:t xml:space="preserve"> Committee also recommends future discussion on the possibility of installing lights at the intersection of Memorial and Cooper as there have been accidents at this intersection and it is a problem area.  The Chairman requested stats, from the RCMP and Municipal Police, on the number of accidents reported at this intersection within the last year. </w:t>
      </w:r>
    </w:p>
    <w:p w:rsidR="00A61A39" w:rsidRDefault="00A61A39" w:rsidP="00A61A39"/>
    <w:p w:rsidR="00A61A39" w:rsidRDefault="00A61A39" w:rsidP="00A61A39">
      <w:pPr>
        <w:pStyle w:val="ListParagraph"/>
        <w:ind w:left="990"/>
      </w:pPr>
    </w:p>
    <w:p w:rsidR="00A61A39" w:rsidRDefault="00A61A39" w:rsidP="00A61A39">
      <w:pPr>
        <w:pStyle w:val="ListParagraph"/>
        <w:numPr>
          <w:ilvl w:val="0"/>
          <w:numId w:val="28"/>
        </w:numPr>
      </w:pPr>
      <w:r>
        <w:rPr>
          <w:b/>
          <w:u w:val="single"/>
        </w:rPr>
        <w:t>40 km S</w:t>
      </w:r>
      <w:r w:rsidRPr="00D52D4B">
        <w:rPr>
          <w:b/>
          <w:u w:val="single"/>
        </w:rPr>
        <w:t xml:space="preserve">peed </w:t>
      </w:r>
      <w:r>
        <w:rPr>
          <w:b/>
          <w:u w:val="single"/>
        </w:rPr>
        <w:t>S</w:t>
      </w:r>
      <w:r w:rsidRPr="00D52D4B">
        <w:rPr>
          <w:b/>
          <w:u w:val="single"/>
        </w:rPr>
        <w:t>ign on Airport</w:t>
      </w:r>
      <w:r w:rsidRPr="005C1FB8">
        <w:t>- Constable Vaughn suggested that the sign on Airport Boulevard</w:t>
      </w:r>
      <w:r>
        <w:t>,</w:t>
      </w:r>
      <w:r w:rsidRPr="005C1FB8">
        <w:t xml:space="preserve"> which currently sits at the Burger King </w:t>
      </w:r>
      <w:proofErr w:type="gramStart"/>
      <w:r w:rsidRPr="005C1FB8">
        <w:t>entrance</w:t>
      </w:r>
      <w:proofErr w:type="gramEnd"/>
      <w:r w:rsidRPr="005C1FB8">
        <w:t xml:space="preserve"> area</w:t>
      </w:r>
      <w:r>
        <w:t>,</w:t>
      </w:r>
      <w:r w:rsidRPr="005C1FB8">
        <w:t xml:space="preserve"> be moved further east to the Kia parking lot and placed in the grass</w:t>
      </w:r>
      <w:r>
        <w:t>y</w:t>
      </w:r>
      <w:r w:rsidRPr="005C1FB8">
        <w:t xml:space="preserve"> area. This sign in not visible </w:t>
      </w:r>
      <w:r>
        <w:t>in a timely manner</w:t>
      </w:r>
      <w:r w:rsidRPr="005C1FB8">
        <w:t xml:space="preserve"> when travelling </w:t>
      </w:r>
      <w:r>
        <w:t xml:space="preserve">west towards the intersection. </w:t>
      </w:r>
    </w:p>
    <w:p w:rsidR="00A61A39" w:rsidRDefault="00A61A39" w:rsidP="00A61A39"/>
    <w:p w:rsidR="00A61A39" w:rsidRPr="00FB2A55" w:rsidRDefault="00A61A39" w:rsidP="00A61A39">
      <w:pPr>
        <w:ind w:left="990"/>
        <w:rPr>
          <w:b/>
          <w:sz w:val="26"/>
          <w:szCs w:val="26"/>
        </w:rPr>
      </w:pPr>
      <w:r w:rsidRPr="00FB2A55">
        <w:rPr>
          <w:b/>
          <w:sz w:val="26"/>
          <w:szCs w:val="26"/>
        </w:rPr>
        <w:t>Motion #14-163</w:t>
      </w:r>
    </w:p>
    <w:p w:rsidR="00A61A39" w:rsidRPr="00FB2A55" w:rsidRDefault="00FB2A55" w:rsidP="00A61A39">
      <w:pPr>
        <w:ind w:left="990"/>
        <w:rPr>
          <w:b/>
          <w:sz w:val="26"/>
          <w:szCs w:val="26"/>
        </w:rPr>
      </w:pPr>
      <w:r w:rsidRPr="00FB2A55">
        <w:rPr>
          <w:b/>
          <w:sz w:val="26"/>
          <w:szCs w:val="26"/>
        </w:rPr>
        <w:t>40 km Speed Sign on Airport</w:t>
      </w:r>
    </w:p>
    <w:p w:rsidR="00A61A39" w:rsidRDefault="00A61A39" w:rsidP="00A61A39">
      <w:pPr>
        <w:pStyle w:val="ListParagraph"/>
        <w:ind w:left="990"/>
      </w:pPr>
    </w:p>
    <w:p w:rsidR="00A61A39" w:rsidRDefault="00FB2A55" w:rsidP="00A61A39">
      <w:pPr>
        <w:ind w:left="990"/>
      </w:pPr>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A61A39">
        <w:t xml:space="preserve"> that the 40 km per hour speed sign on Airport Boulevard, located near the Burger King Entrance, be moved back to the Kia parking lot area. </w:t>
      </w:r>
    </w:p>
    <w:p w:rsidR="00FB2A55" w:rsidRDefault="00FB2A55" w:rsidP="00A61A39">
      <w:pPr>
        <w:ind w:left="990"/>
      </w:pPr>
    </w:p>
    <w:p w:rsidR="00FB2A55" w:rsidRDefault="00FB2A55" w:rsidP="00FB2A55">
      <w:pPr>
        <w:ind w:left="1710" w:firstLine="450"/>
      </w:pPr>
      <w:r>
        <w:t xml:space="preserve">In </w:t>
      </w:r>
      <w:proofErr w:type="spellStart"/>
      <w:r>
        <w:t>Favour</w:t>
      </w:r>
      <w:proofErr w:type="spellEnd"/>
      <w:r>
        <w:t>:</w:t>
      </w:r>
      <w:r>
        <w:tab/>
        <w:t>7</w:t>
      </w:r>
      <w:r>
        <w:tab/>
        <w:t>Opposing:</w:t>
      </w:r>
      <w:r>
        <w:tab/>
        <w:t>0</w:t>
      </w:r>
    </w:p>
    <w:p w:rsidR="00FB2A55" w:rsidRDefault="00FB2A55" w:rsidP="00A61A39">
      <w:pPr>
        <w:ind w:left="990"/>
      </w:pPr>
    </w:p>
    <w:p w:rsidR="00FB2A55" w:rsidRDefault="00FB2A55" w:rsidP="00A61A39">
      <w:pPr>
        <w:ind w:left="990"/>
      </w:pPr>
      <w:r w:rsidRPr="00FB2A55">
        <w:rPr>
          <w:b/>
        </w:rPr>
        <w:t>Decision:</w:t>
      </w:r>
      <w:r>
        <w:tab/>
        <w:t xml:space="preserve"> Motion carried.</w:t>
      </w:r>
    </w:p>
    <w:p w:rsidR="00A61A39" w:rsidRDefault="00A61A39" w:rsidP="00A61A39">
      <w:pPr>
        <w:ind w:left="990"/>
        <w:jc w:val="left"/>
      </w:pPr>
    </w:p>
    <w:p w:rsidR="00A61A39" w:rsidRDefault="00A61A39" w:rsidP="00A61A39">
      <w:pPr>
        <w:pStyle w:val="ListParagraph"/>
        <w:numPr>
          <w:ilvl w:val="0"/>
          <w:numId w:val="28"/>
        </w:numPr>
      </w:pPr>
      <w:r w:rsidRPr="00D52D4B">
        <w:rPr>
          <w:b/>
          <w:u w:val="single"/>
        </w:rPr>
        <w:t>Shoppers Drug Mart Exit/Entrance</w:t>
      </w:r>
      <w:r>
        <w:t xml:space="preserve"> – Constable Vaughn reported that they have been in discussion with the Store Manager regarding the safety issues surrounding this area and he has suggested a couple of possible scenario’s to help alleviate the problem. They could either remove the island or make the exit on Airport (closest to Armstrong) an </w:t>
      </w:r>
      <w:r w:rsidRPr="00730C91">
        <w:rPr>
          <w:b/>
          <w:i/>
        </w:rPr>
        <w:t xml:space="preserve">Exit Only </w:t>
      </w:r>
      <w:r>
        <w:t xml:space="preserve">or </w:t>
      </w:r>
      <w:r w:rsidRPr="00730C91">
        <w:rPr>
          <w:b/>
          <w:i/>
        </w:rPr>
        <w:t>Left Turn Only</w:t>
      </w:r>
      <w:r>
        <w:t xml:space="preserve">. The property owner, not the store manager would have to be contacted for compliance on this change.  </w:t>
      </w:r>
    </w:p>
    <w:p w:rsidR="00A61A39" w:rsidRDefault="00A61A39" w:rsidP="00A61A39">
      <w:pPr>
        <w:pStyle w:val="ListParagraph"/>
        <w:ind w:left="990"/>
        <w:jc w:val="left"/>
      </w:pPr>
    </w:p>
    <w:p w:rsidR="00A61A39" w:rsidRDefault="00A61A39" w:rsidP="00A61A39">
      <w:pPr>
        <w:pStyle w:val="ListParagraph"/>
        <w:ind w:left="990"/>
      </w:pPr>
      <w:r>
        <w:t xml:space="preserve">The Committee is recommending further investigation into previous decisions and the EXP Traffic Study recommendations, and then </w:t>
      </w:r>
      <w:proofErr w:type="gramStart"/>
      <w:r>
        <w:t>bring</w:t>
      </w:r>
      <w:proofErr w:type="gramEnd"/>
      <w:r>
        <w:t xml:space="preserve"> this item back to the next Committee meeting on August 26</w:t>
      </w:r>
      <w:r w:rsidRPr="007174EA">
        <w:rPr>
          <w:vertAlign w:val="superscript"/>
        </w:rPr>
        <w:t>th</w:t>
      </w:r>
      <w:r>
        <w:t>.  At that time, the manager of Shoppers Drug Mark will also be invited to attend and take part in the process.</w:t>
      </w:r>
    </w:p>
    <w:p w:rsidR="00A61A39" w:rsidRDefault="00A61A39" w:rsidP="00A61A39">
      <w:pPr>
        <w:pStyle w:val="ListParagraph"/>
        <w:ind w:left="990"/>
        <w:jc w:val="left"/>
      </w:pPr>
    </w:p>
    <w:p w:rsidR="00A61A39" w:rsidRDefault="00A61A39" w:rsidP="00A61A39">
      <w:pPr>
        <w:pStyle w:val="ListParagraph"/>
        <w:numPr>
          <w:ilvl w:val="0"/>
          <w:numId w:val="28"/>
        </w:numPr>
      </w:pPr>
      <w:r w:rsidRPr="00D52D4B">
        <w:rPr>
          <w:b/>
          <w:u w:val="single"/>
        </w:rPr>
        <w:t>ATV Regulations and Expectations</w:t>
      </w:r>
      <w:r>
        <w:rPr>
          <w:b/>
          <w:u w:val="single"/>
        </w:rPr>
        <w:t xml:space="preserve"> </w:t>
      </w:r>
      <w:r w:rsidRPr="00F80864">
        <w:t>- Constable Vaugh</w:t>
      </w:r>
      <w:r>
        <w:t>n inquired about</w:t>
      </w:r>
      <w:r w:rsidRPr="00F80864">
        <w:t xml:space="preserve"> ATV use in Gander and which regulations the Town follow</w:t>
      </w:r>
      <w:r>
        <w:t xml:space="preserve">ed.  He has apprehended children on dirt bikes and watched the trail access areas etc. but the provincial regulations and the Highway Traffic Act can overlap causing confusion. </w:t>
      </w:r>
    </w:p>
    <w:p w:rsidR="00A61A39" w:rsidRDefault="00A61A39" w:rsidP="00A61A39">
      <w:pPr>
        <w:pStyle w:val="ListParagraph"/>
        <w:ind w:left="990"/>
        <w:jc w:val="left"/>
      </w:pPr>
    </w:p>
    <w:p w:rsidR="0050756F" w:rsidRDefault="0050756F" w:rsidP="00A61A39">
      <w:pPr>
        <w:pStyle w:val="ListParagraph"/>
        <w:ind w:left="990"/>
        <w:jc w:val="left"/>
      </w:pPr>
    </w:p>
    <w:p w:rsidR="0050756F" w:rsidRDefault="0050756F" w:rsidP="00A61A39">
      <w:pPr>
        <w:pStyle w:val="ListParagraph"/>
        <w:ind w:left="990"/>
        <w:jc w:val="left"/>
      </w:pPr>
    </w:p>
    <w:p w:rsidR="0050756F" w:rsidRDefault="0050756F" w:rsidP="00A61A39">
      <w:pPr>
        <w:pStyle w:val="ListParagraph"/>
        <w:ind w:left="990"/>
        <w:jc w:val="left"/>
      </w:pPr>
    </w:p>
    <w:p w:rsidR="0050756F" w:rsidRDefault="0050756F" w:rsidP="00A61A39">
      <w:pPr>
        <w:pStyle w:val="ListParagraph"/>
        <w:ind w:left="990"/>
        <w:jc w:val="left"/>
      </w:pPr>
    </w:p>
    <w:p w:rsidR="00A61A39" w:rsidRDefault="00A61A39" w:rsidP="00A61A39">
      <w:pPr>
        <w:pStyle w:val="ListParagraph"/>
        <w:ind w:left="990"/>
      </w:pPr>
      <w:proofErr w:type="spellStart"/>
      <w:r>
        <w:lastRenderedPageBreak/>
        <w:t>Councillor</w:t>
      </w:r>
      <w:proofErr w:type="spellEnd"/>
      <w:r>
        <w:t xml:space="preserve"> Lorenzen explained what the Town of Gander has been doing to date with regards to educating the public on the rules, dealing with offenders, and which trails are connectors etc.  He explained the problem with how paving sections resulted in speeding, signage problems and general lack of concern by a lot of users for the rules of the trails and vehicle ownership.  A lot of users do not have insurance.</w:t>
      </w:r>
    </w:p>
    <w:p w:rsidR="00A61A39" w:rsidRDefault="00A61A39" w:rsidP="00A61A39">
      <w:pPr>
        <w:pStyle w:val="ListParagraph"/>
        <w:ind w:left="990"/>
        <w:jc w:val="left"/>
      </w:pPr>
    </w:p>
    <w:p w:rsidR="00A61A39" w:rsidRDefault="00A61A39" w:rsidP="00A61A39">
      <w:pPr>
        <w:pStyle w:val="ListParagraph"/>
        <w:ind w:left="990"/>
      </w:pPr>
      <w:r>
        <w:t>Constable Vaughn advised that he has a power point presentation on ATV use that he would make available for Town of Gander use. He also suggested that one of our MEO’s could accompany him on his next public awareness presentation.</w:t>
      </w:r>
    </w:p>
    <w:p w:rsidR="00A61A39" w:rsidRPr="00222887" w:rsidRDefault="00A61A39" w:rsidP="00A61A39">
      <w:pPr>
        <w:ind w:left="360"/>
        <w:jc w:val="left"/>
      </w:pPr>
    </w:p>
    <w:p w:rsidR="00A61A39" w:rsidRDefault="00A61A39" w:rsidP="00A61A39">
      <w:pPr>
        <w:ind w:left="990"/>
      </w:pPr>
      <w:r>
        <w:t>It would appear that the internal infrastructure of the trail system needs to be improved to keep drivers off the Town streets and highways.</w:t>
      </w:r>
    </w:p>
    <w:p w:rsidR="00A61A39" w:rsidRDefault="00A61A39" w:rsidP="00A61A39"/>
    <w:p w:rsidR="00A61A39" w:rsidRDefault="00A61A39" w:rsidP="00A61A39">
      <w:pPr>
        <w:pStyle w:val="ListParagraph"/>
        <w:ind w:left="990"/>
      </w:pPr>
      <w:r>
        <w:t>Recently, due to a resident complaint, there were boulders placed on a the trail near 47 Yeager to prevent larger vehicles from entering the trail, however, the boulders are making drivers travel further for access and they also pose a possible danger at night due to poor visibility.</w:t>
      </w:r>
    </w:p>
    <w:p w:rsidR="00A61A39" w:rsidRDefault="00A61A39" w:rsidP="00A61A39">
      <w:pPr>
        <w:ind w:left="270" w:firstLine="720"/>
        <w:jc w:val="left"/>
      </w:pPr>
    </w:p>
    <w:p w:rsidR="00A61A39" w:rsidRDefault="00A61A39" w:rsidP="00A61A39">
      <w:pPr>
        <w:ind w:left="990"/>
      </w:pPr>
      <w:r>
        <w:t xml:space="preserve">The Committee had recommended poles and signage but the boulders proved easier to move should trail access be required by Town equipment and the cost was fairly high to install poles and signs at several locations. This will be revisited and the Municipal Works Department will be asked to install the poles as requested. </w:t>
      </w:r>
    </w:p>
    <w:p w:rsidR="00A61A39" w:rsidRDefault="00A61A39" w:rsidP="00A61A39">
      <w:pPr>
        <w:jc w:val="left"/>
      </w:pPr>
    </w:p>
    <w:p w:rsidR="00A61A39" w:rsidRPr="009319DE" w:rsidRDefault="00A61A39" w:rsidP="00A61A39">
      <w:pPr>
        <w:jc w:val="left"/>
      </w:pPr>
      <w:r w:rsidRPr="009319DE">
        <w:t xml:space="preserve">Constable Vaughn left the </w:t>
      </w:r>
      <w:r>
        <w:t xml:space="preserve">Committee </w:t>
      </w:r>
      <w:r w:rsidRPr="009319DE">
        <w:t>meeting at 11:20 am.</w:t>
      </w:r>
    </w:p>
    <w:p w:rsidR="00A61A39" w:rsidRDefault="00A61A39" w:rsidP="00A61A39">
      <w:pPr>
        <w:ind w:left="990"/>
        <w:jc w:val="left"/>
      </w:pPr>
    </w:p>
    <w:p w:rsidR="00A61A39" w:rsidRDefault="00A61A39" w:rsidP="00A61A39">
      <w:pPr>
        <w:rPr>
          <w:b/>
          <w:sz w:val="28"/>
          <w:szCs w:val="28"/>
        </w:rPr>
      </w:pPr>
      <w:r>
        <w:rPr>
          <w:b/>
          <w:sz w:val="28"/>
          <w:szCs w:val="28"/>
        </w:rPr>
        <w:t>Policy A003- Damage Caused by Town Forces or Equipment</w:t>
      </w:r>
    </w:p>
    <w:p w:rsidR="00A61A39" w:rsidRDefault="00A61A39" w:rsidP="00A61A39">
      <w:pPr>
        <w:rPr>
          <w:b/>
          <w:sz w:val="28"/>
          <w:szCs w:val="28"/>
        </w:rPr>
      </w:pPr>
    </w:p>
    <w:p w:rsidR="00A61A39" w:rsidRDefault="00A61A39" w:rsidP="00A61A39">
      <w:r w:rsidRPr="00B16AA6">
        <w:t>The Committee presents this policy for the first reading.</w:t>
      </w:r>
      <w:r>
        <w:t xml:space="preserve">  Any i</w:t>
      </w:r>
      <w:r w:rsidRPr="00B16AA6">
        <w:t>nput regarding this policy should be submitted to the Fire Department on or before August 20</w:t>
      </w:r>
      <w:r w:rsidRPr="00B16AA6">
        <w:rPr>
          <w:vertAlign w:val="superscript"/>
        </w:rPr>
        <w:t>th</w:t>
      </w:r>
      <w:r w:rsidRPr="00B16AA6">
        <w:t>, 2014.</w:t>
      </w:r>
    </w:p>
    <w:p w:rsidR="00A61A39" w:rsidRDefault="00A61A39" w:rsidP="00A61A39"/>
    <w:p w:rsidR="00A61A39" w:rsidRPr="00B16AA6" w:rsidRDefault="00A61A39" w:rsidP="00A61A39">
      <w:pPr>
        <w:rPr>
          <w:b/>
          <w:sz w:val="28"/>
          <w:szCs w:val="28"/>
        </w:rPr>
      </w:pPr>
      <w:r w:rsidRPr="00B16AA6">
        <w:rPr>
          <w:b/>
          <w:sz w:val="28"/>
          <w:szCs w:val="28"/>
        </w:rPr>
        <w:t>Policy PS011- Property &amp; Building Complaints</w:t>
      </w:r>
    </w:p>
    <w:p w:rsidR="00A61A39" w:rsidRDefault="00A61A39" w:rsidP="00A61A39"/>
    <w:p w:rsidR="00A61A39" w:rsidRDefault="00A61A39" w:rsidP="00A61A39">
      <w:r>
        <w:t>This policy is presented for final approval as submitted. The policy now shifts the responsibility of dealing with the complaints from Municipal Works to the Public Safety Department.</w:t>
      </w:r>
    </w:p>
    <w:p w:rsidR="0050756F" w:rsidRDefault="0050756F" w:rsidP="00A61A39"/>
    <w:p w:rsidR="0050756F" w:rsidRPr="0050756F" w:rsidRDefault="0050756F" w:rsidP="00A61A39">
      <w:pPr>
        <w:rPr>
          <w:b/>
          <w:sz w:val="26"/>
          <w:szCs w:val="26"/>
        </w:rPr>
      </w:pPr>
      <w:r w:rsidRPr="0050756F">
        <w:rPr>
          <w:b/>
          <w:sz w:val="26"/>
          <w:szCs w:val="26"/>
        </w:rPr>
        <w:t>Motion #14-164</w:t>
      </w:r>
    </w:p>
    <w:p w:rsidR="0050756F" w:rsidRPr="0050756F" w:rsidRDefault="0050756F" w:rsidP="00A61A39">
      <w:pPr>
        <w:rPr>
          <w:b/>
          <w:sz w:val="26"/>
          <w:szCs w:val="26"/>
        </w:rPr>
      </w:pPr>
      <w:r w:rsidRPr="0050756F">
        <w:rPr>
          <w:b/>
          <w:sz w:val="26"/>
          <w:szCs w:val="26"/>
        </w:rPr>
        <w:t>Policy PS011 – Property &amp; Building Complaints</w:t>
      </w:r>
    </w:p>
    <w:p w:rsidR="00A61A39" w:rsidRDefault="00A61A39" w:rsidP="00A61A39"/>
    <w:p w:rsidR="00A61A39" w:rsidRDefault="0050756F" w:rsidP="00A61A39">
      <w:r>
        <w:t xml:space="preserve">Moved by </w:t>
      </w:r>
      <w:proofErr w:type="spellStart"/>
      <w:r>
        <w:t>Councillor</w:t>
      </w:r>
      <w:proofErr w:type="spellEnd"/>
      <w:r>
        <w:t xml:space="preserve"> Lorenzen and seconded by </w:t>
      </w:r>
      <w:proofErr w:type="spellStart"/>
      <w:r>
        <w:t>Councillor</w:t>
      </w:r>
      <w:proofErr w:type="spellEnd"/>
      <w:r>
        <w:t xml:space="preserve"> Dove</w:t>
      </w:r>
      <w:r w:rsidR="00A61A39">
        <w:t xml:space="preserve"> that this policy be approved as presented.</w:t>
      </w:r>
    </w:p>
    <w:p w:rsidR="0050756F" w:rsidRDefault="0050756F" w:rsidP="00A61A39"/>
    <w:p w:rsidR="0050756F" w:rsidRDefault="0050756F" w:rsidP="00A61A39">
      <w:r>
        <w:tab/>
      </w:r>
      <w:r>
        <w:tab/>
        <w:t xml:space="preserve">In </w:t>
      </w:r>
      <w:proofErr w:type="spellStart"/>
      <w:r>
        <w:t>Favour</w:t>
      </w:r>
      <w:proofErr w:type="spellEnd"/>
      <w:r>
        <w:t>:</w:t>
      </w:r>
      <w:r>
        <w:tab/>
        <w:t>7</w:t>
      </w:r>
      <w:r>
        <w:tab/>
        <w:t>Opposing:</w:t>
      </w:r>
      <w:r>
        <w:tab/>
        <w:t>0</w:t>
      </w:r>
    </w:p>
    <w:p w:rsidR="0050756F" w:rsidRDefault="0050756F" w:rsidP="00A61A39"/>
    <w:p w:rsidR="0050756F" w:rsidRDefault="0050756F" w:rsidP="00A61A39">
      <w:r w:rsidRPr="0050756F">
        <w:rPr>
          <w:b/>
        </w:rPr>
        <w:lastRenderedPageBreak/>
        <w:t>Decision:</w:t>
      </w:r>
      <w:r>
        <w:tab/>
        <w:t>Motion carried.</w:t>
      </w:r>
    </w:p>
    <w:p w:rsidR="00A61A39" w:rsidRDefault="00A61A39" w:rsidP="00A61A39"/>
    <w:p w:rsidR="00A61A39" w:rsidRPr="00FC276F" w:rsidRDefault="00A61A39" w:rsidP="00A61A39">
      <w:pPr>
        <w:rPr>
          <w:b/>
          <w:u w:val="single"/>
        </w:rPr>
      </w:pPr>
      <w:r w:rsidRPr="00FC276F">
        <w:rPr>
          <w:b/>
          <w:u w:val="single"/>
        </w:rPr>
        <w:t>HUMAN RESOURCES</w:t>
      </w:r>
    </w:p>
    <w:p w:rsidR="00A61A39" w:rsidRDefault="00A61A39" w:rsidP="00A61A39"/>
    <w:p w:rsidR="00A61A39" w:rsidRDefault="00A61A39" w:rsidP="00A61A39">
      <w:r>
        <w:t>There were no items to report.</w:t>
      </w:r>
    </w:p>
    <w:p w:rsidR="00A61A39" w:rsidRDefault="00A61A39" w:rsidP="00A61A39"/>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A2603B">
        <w:t>August</w:t>
      </w:r>
      <w:r w:rsidR="00782D43">
        <w:t xml:space="preserve"> </w:t>
      </w:r>
      <w:r w:rsidR="004A4CB1">
        <w:t>5</w:t>
      </w:r>
      <w:r w:rsidR="00782D43">
        <w:t>,</w:t>
      </w:r>
      <w:r w:rsidR="003C033A">
        <w:t xml:space="preserve"> 201</w:t>
      </w:r>
      <w:r w:rsidR="004E6B2A">
        <w:t>4</w:t>
      </w:r>
      <w:r>
        <w:t>.  The meeting was chaired by</w:t>
      </w:r>
      <w:r w:rsidRPr="0017420B">
        <w:t xml:space="preserve"> </w:t>
      </w:r>
      <w:r w:rsidR="004A4CB1">
        <w:t>S. McBreairty, Councillor</w:t>
      </w:r>
      <w:r w:rsidR="00325B7B">
        <w:t>.</w:t>
      </w:r>
      <w:r>
        <w:t xml:space="preserve">  Other members present included:</w:t>
      </w:r>
      <w:r w:rsidR="00CB1D48">
        <w:t xml:space="preserve"> </w:t>
      </w:r>
      <w:r w:rsidR="00C9002F">
        <w:t xml:space="preserve"> </w:t>
      </w:r>
      <w:r w:rsidR="004A4CB1">
        <w:t>C. Abbott, Deputy Mayor;</w:t>
      </w:r>
      <w:r w:rsidR="00325B7B">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A2603B">
        <w:t xml:space="preserve">B. Barbour, Recreation Programmer; </w:t>
      </w:r>
      <w:r w:rsidR="004B22E4">
        <w:t>B. Freeborn, Administrative Assistant.</w:t>
      </w:r>
    </w:p>
    <w:p w:rsidR="004A4CB1" w:rsidRDefault="004A4CB1" w:rsidP="00EE627E"/>
    <w:p w:rsidR="00A2603B" w:rsidRDefault="00A2603B" w:rsidP="00EE627E">
      <w:r>
        <w:t xml:space="preserve">Delegation:  T. </w:t>
      </w:r>
      <w:proofErr w:type="spellStart"/>
      <w:r>
        <w:t>Hazlett</w:t>
      </w:r>
      <w:proofErr w:type="spellEnd"/>
      <w:r>
        <w:t>, G. Tobin, H. Moss; Gander Minor Soccer Association</w:t>
      </w:r>
    </w:p>
    <w:p w:rsidR="00A2603B" w:rsidRDefault="00A2603B" w:rsidP="00EE627E"/>
    <w:p w:rsidR="00CA343A" w:rsidRDefault="00B1563D" w:rsidP="00776F1D">
      <w:r>
        <w:t>The following items were discussed:</w:t>
      </w:r>
    </w:p>
    <w:p w:rsidR="00A2603B" w:rsidRDefault="00A2603B" w:rsidP="00776F1D"/>
    <w:p w:rsidR="00A2603B" w:rsidRPr="003749B7" w:rsidRDefault="00A2603B" w:rsidP="00A2603B">
      <w:pPr>
        <w:spacing w:line="360" w:lineRule="auto"/>
        <w:rPr>
          <w:sz w:val="28"/>
          <w:szCs w:val="28"/>
        </w:rPr>
      </w:pPr>
      <w:r>
        <w:rPr>
          <w:b/>
          <w:sz w:val="28"/>
          <w:szCs w:val="28"/>
        </w:rPr>
        <w:t>Delegation – Gander Minor Soccer</w:t>
      </w:r>
    </w:p>
    <w:p w:rsidR="00A2603B" w:rsidRDefault="00A2603B" w:rsidP="00A2603B">
      <w:r>
        <w:t xml:space="preserve">Delegates gave an overview of their current program.  They have struggled in the past few years to host tournaments due to the condition of the two soccer fields as they feel it is a liability for their association.  The field surfaces are not even and have large dips, there are a lot of areas that are rock and no grass and the current posts on the nets do not meet the current standards for the soccer.  </w:t>
      </w:r>
    </w:p>
    <w:p w:rsidR="00A2603B" w:rsidRDefault="00A2603B" w:rsidP="00A2603B"/>
    <w:p w:rsidR="00A2603B" w:rsidRDefault="00A2603B" w:rsidP="00A2603B">
      <w:r>
        <w:t>The association feels that it is time to look at a new field in Gander and is asking that this be reviewed in the upcoming budget.</w:t>
      </w:r>
    </w:p>
    <w:p w:rsidR="00A2603B" w:rsidRDefault="00A2603B" w:rsidP="00A2603B"/>
    <w:p w:rsidR="00A2603B" w:rsidRDefault="00A2603B" w:rsidP="00A2603B">
      <w:r>
        <w:t>The Committee asked the association to put together a committee to gather some information on designs and costs for field options and bring back to the Committee in September.</w:t>
      </w:r>
    </w:p>
    <w:p w:rsidR="00A2603B" w:rsidRDefault="00A2603B" w:rsidP="00A2603B"/>
    <w:p w:rsidR="00A2603B" w:rsidRPr="00A2603B" w:rsidRDefault="00A2603B" w:rsidP="00A2603B">
      <w:r w:rsidRPr="00A2603B">
        <w:t xml:space="preserve">The delegation left the </w:t>
      </w:r>
      <w:r>
        <w:t xml:space="preserve">Committee </w:t>
      </w:r>
      <w:r w:rsidRPr="00A2603B">
        <w:t>meeting at 3:00 p.m.</w:t>
      </w:r>
    </w:p>
    <w:p w:rsidR="00A2603B" w:rsidRPr="00A2603B" w:rsidRDefault="00A2603B" w:rsidP="00A2603B"/>
    <w:p w:rsidR="00A2603B" w:rsidRDefault="00A2603B" w:rsidP="00A2603B">
      <w:pPr>
        <w:rPr>
          <w:sz w:val="28"/>
          <w:szCs w:val="28"/>
        </w:rPr>
      </w:pPr>
      <w:r>
        <w:rPr>
          <w:b/>
          <w:sz w:val="28"/>
          <w:szCs w:val="28"/>
        </w:rPr>
        <w:t>Cobb’s Pond Rotary Park Grand Opening</w:t>
      </w:r>
    </w:p>
    <w:p w:rsidR="00A2603B" w:rsidRDefault="00A2603B" w:rsidP="00A2603B">
      <w:pPr>
        <w:rPr>
          <w:lang w:val="en-CA"/>
        </w:rPr>
      </w:pPr>
    </w:p>
    <w:p w:rsidR="00A2603B" w:rsidRDefault="00A2603B" w:rsidP="00A2603B">
      <w:pPr>
        <w:rPr>
          <w:lang w:val="en-CA"/>
        </w:rPr>
      </w:pPr>
      <w:r>
        <w:rPr>
          <w:lang w:val="en-CA"/>
        </w:rPr>
        <w:t>There was some discussion on having the grand opening for Cobb’s Pond Rotary Park during the TSN/Kraft Celebration Tour.  The Committee felt that it would get lost in the other event but will speak with the Rotary to get their opinion on when they would like to see the grand opening held.</w:t>
      </w:r>
    </w:p>
    <w:p w:rsidR="00A2603B" w:rsidRDefault="00A2603B" w:rsidP="00A2603B">
      <w:pPr>
        <w:rPr>
          <w:lang w:val="en-CA"/>
        </w:rPr>
      </w:pPr>
    </w:p>
    <w:p w:rsidR="00A2603B" w:rsidRPr="00F76EE8" w:rsidRDefault="00A2603B" w:rsidP="00A2603B">
      <w:pPr>
        <w:rPr>
          <w:lang w:val="en-CA"/>
        </w:rPr>
      </w:pPr>
    </w:p>
    <w:p w:rsidR="00A2603B" w:rsidRDefault="00A2603B" w:rsidP="00A2603B">
      <w:pPr>
        <w:rPr>
          <w:b/>
          <w:sz w:val="28"/>
          <w:szCs w:val="28"/>
        </w:rPr>
      </w:pPr>
      <w:r>
        <w:rPr>
          <w:b/>
          <w:sz w:val="28"/>
          <w:szCs w:val="28"/>
        </w:rPr>
        <w:lastRenderedPageBreak/>
        <w:t xml:space="preserve">Wheelchair Accessibility </w:t>
      </w:r>
      <w:proofErr w:type="spellStart"/>
      <w:r>
        <w:rPr>
          <w:b/>
          <w:sz w:val="28"/>
          <w:szCs w:val="28"/>
        </w:rPr>
        <w:t>Playlot</w:t>
      </w:r>
      <w:proofErr w:type="spellEnd"/>
    </w:p>
    <w:p w:rsidR="00A2603B" w:rsidRPr="00AD237D" w:rsidRDefault="00A2603B" w:rsidP="00A2603B"/>
    <w:p w:rsidR="00A2603B" w:rsidRDefault="00A2603B" w:rsidP="00A2603B">
      <w:pPr>
        <w:rPr>
          <w:lang w:val="en-CA"/>
        </w:rPr>
      </w:pPr>
      <w:r>
        <w:rPr>
          <w:lang w:val="en-CA"/>
        </w:rPr>
        <w:t xml:space="preserve">The Director advised that he has gathered information for a wheelchair accessibility </w:t>
      </w:r>
      <w:proofErr w:type="spellStart"/>
      <w:r>
        <w:rPr>
          <w:lang w:val="en-CA"/>
        </w:rPr>
        <w:t>playlot</w:t>
      </w:r>
      <w:proofErr w:type="spellEnd"/>
      <w:r>
        <w:rPr>
          <w:lang w:val="en-CA"/>
        </w:rPr>
        <w:t xml:space="preserve"> and the cost will be provided in the upcoming budget for 2015.</w:t>
      </w:r>
    </w:p>
    <w:p w:rsidR="00A2603B" w:rsidRDefault="00A2603B" w:rsidP="00A2603B">
      <w:pPr>
        <w:rPr>
          <w:b/>
          <w:sz w:val="28"/>
          <w:szCs w:val="28"/>
        </w:rPr>
      </w:pPr>
    </w:p>
    <w:p w:rsidR="00A2603B" w:rsidRDefault="00A2603B" w:rsidP="00A2603B">
      <w:pPr>
        <w:spacing w:line="360" w:lineRule="auto"/>
      </w:pPr>
      <w:r>
        <w:rPr>
          <w:b/>
          <w:sz w:val="28"/>
          <w:szCs w:val="28"/>
        </w:rPr>
        <w:t>TSN Kraft Celebration Tour Update</w:t>
      </w:r>
    </w:p>
    <w:p w:rsidR="00A2603B" w:rsidRDefault="00A2603B" w:rsidP="00A2603B">
      <w:r>
        <w:t xml:space="preserve">The </w:t>
      </w:r>
      <w:proofErr w:type="gramStart"/>
      <w:r>
        <w:t>plans for the TSN Kraft Celebration Tour on August 23 is</w:t>
      </w:r>
      <w:proofErr w:type="gramEnd"/>
      <w:r>
        <w:t xml:space="preserve"> ongoing.  The Town will also be hosting two events that day – a beach volleyball tournament and a canoe race.  Both events will begin at 1 pm. </w:t>
      </w:r>
    </w:p>
    <w:p w:rsidR="00A2603B" w:rsidRDefault="00A2603B" w:rsidP="00A2603B"/>
    <w:p w:rsidR="00A2603B" w:rsidRDefault="00A2603B" w:rsidP="00A2603B">
      <w:r>
        <w:t>The volleyball tournament will consist of eight teams (6 players per team).  The registration cost is $30.</w:t>
      </w:r>
    </w:p>
    <w:p w:rsidR="00A2603B" w:rsidRDefault="00A2603B" w:rsidP="00A2603B"/>
    <w:p w:rsidR="00A2603B" w:rsidRDefault="00A2603B" w:rsidP="00A2603B">
      <w:r>
        <w:t>The Canoe Race will have 25 teams with two people per team – one adult and one youth (10 – 17 years).  The cost is $10 per team and the canoes will be provided.</w:t>
      </w:r>
    </w:p>
    <w:p w:rsidR="00A2603B" w:rsidRDefault="00A2603B" w:rsidP="00A2603B"/>
    <w:p w:rsidR="00A2603B" w:rsidRDefault="00A2603B" w:rsidP="00A2603B">
      <w:r>
        <w:t>Both events will have cash prizes and to register please call 651-5927/5929.  The registration is based on a first come - first serve basis.  There is a possibility that some of these games/races will be aired during the TSN broadcast taking place that day.</w:t>
      </w:r>
    </w:p>
    <w:p w:rsidR="00A2603B" w:rsidRDefault="00A2603B" w:rsidP="00A2603B">
      <w:pPr>
        <w:rPr>
          <w:b/>
          <w:sz w:val="28"/>
          <w:szCs w:val="28"/>
        </w:rPr>
      </w:pPr>
    </w:p>
    <w:p w:rsidR="00A2603B" w:rsidRDefault="00A2603B" w:rsidP="00A2603B">
      <w:pPr>
        <w:rPr>
          <w:b/>
          <w:sz w:val="28"/>
          <w:szCs w:val="28"/>
        </w:rPr>
      </w:pPr>
      <w:r>
        <w:rPr>
          <w:b/>
          <w:sz w:val="28"/>
          <w:szCs w:val="28"/>
        </w:rPr>
        <w:t>Schedule of Outside Special Events</w:t>
      </w:r>
    </w:p>
    <w:p w:rsidR="00A2603B" w:rsidRPr="00AD237D" w:rsidRDefault="00A2603B" w:rsidP="00A2603B"/>
    <w:p w:rsidR="00A2603B" w:rsidRDefault="00A2603B" w:rsidP="00A2603B">
      <w:pPr>
        <w:rPr>
          <w:lang w:val="en-CA"/>
        </w:rPr>
      </w:pPr>
      <w:r>
        <w:rPr>
          <w:lang w:val="en-CA"/>
        </w:rPr>
        <w:t>The Director advised that the town has to be more aware of booking special events so close together in the future.  The Festival of Flight, putting ice down for the season and hosting a national softball tournament all within a couple of weeks put too much strain on the department and its employees.</w:t>
      </w:r>
    </w:p>
    <w:p w:rsidR="00A2603B" w:rsidRDefault="00A2603B" w:rsidP="00A2603B">
      <w:pPr>
        <w:rPr>
          <w:lang w:val="en-CA"/>
        </w:rPr>
      </w:pPr>
    </w:p>
    <w:p w:rsidR="00A2603B" w:rsidRDefault="00A2603B" w:rsidP="00A2603B">
      <w:pPr>
        <w:rPr>
          <w:lang w:val="en-CA"/>
        </w:rPr>
      </w:pPr>
      <w:r>
        <w:rPr>
          <w:lang w:val="en-CA"/>
        </w:rPr>
        <w:t>The Committee is recommending that no other special events requiring staff resources be scheduled within a week before and after the Festival of Flight.</w:t>
      </w:r>
    </w:p>
    <w:p w:rsidR="00A2603B" w:rsidRDefault="00A2603B" w:rsidP="00A2603B">
      <w:pPr>
        <w:rPr>
          <w:lang w:val="en-CA"/>
        </w:rPr>
      </w:pPr>
    </w:p>
    <w:p w:rsidR="00A2603B" w:rsidRPr="00067FD7" w:rsidRDefault="00A2603B" w:rsidP="00A2603B">
      <w:pPr>
        <w:rPr>
          <w:b/>
          <w:sz w:val="28"/>
          <w:szCs w:val="28"/>
          <w:lang w:val="en-CA"/>
        </w:rPr>
      </w:pPr>
      <w:r>
        <w:rPr>
          <w:b/>
          <w:sz w:val="28"/>
          <w:szCs w:val="28"/>
          <w:lang w:val="en-CA"/>
        </w:rPr>
        <w:t>Fair Grounds</w:t>
      </w:r>
    </w:p>
    <w:p w:rsidR="00A2603B" w:rsidRDefault="00A2603B" w:rsidP="00A2603B">
      <w:pPr>
        <w:rPr>
          <w:lang w:val="en-CA"/>
        </w:rPr>
      </w:pPr>
    </w:p>
    <w:p w:rsidR="00A2603B" w:rsidRDefault="00A2603B" w:rsidP="00A2603B">
      <w:pPr>
        <w:rPr>
          <w:lang w:val="en-CA"/>
        </w:rPr>
      </w:pPr>
      <w:r>
        <w:rPr>
          <w:lang w:val="en-CA"/>
        </w:rPr>
        <w:t>The Committee discussed the location for Gander Day in future years.  The Art Walker Ball Field location works well but it takes away time from the Gander Minor Ball Program due to setup and tear down and using the Skate Board Park for the Fireworks is not convenient.</w:t>
      </w:r>
    </w:p>
    <w:p w:rsidR="00A2603B" w:rsidRDefault="00A2603B" w:rsidP="00A2603B">
      <w:pPr>
        <w:rPr>
          <w:lang w:val="en-CA"/>
        </w:rPr>
      </w:pPr>
    </w:p>
    <w:p w:rsidR="00A2603B" w:rsidRDefault="00A2603B" w:rsidP="00A2603B">
      <w:pPr>
        <w:rPr>
          <w:lang w:val="en-CA"/>
        </w:rPr>
      </w:pPr>
      <w:r>
        <w:rPr>
          <w:lang w:val="en-CA"/>
        </w:rPr>
        <w:t>A discussion was held with regard to hosting Gander Day at Cobb’s Pond Rotary Park in the future and the Committee is recommending that Gander Day not be held at the park in the future due to the possibility of damage and that Gander Day is getting too big to be held in that area.</w:t>
      </w:r>
    </w:p>
    <w:p w:rsidR="00A2603B" w:rsidRDefault="00A2603B" w:rsidP="00A2603B">
      <w:pPr>
        <w:rPr>
          <w:lang w:val="en-CA"/>
        </w:rPr>
      </w:pPr>
    </w:p>
    <w:p w:rsidR="00A2603B" w:rsidRDefault="00A2603B" w:rsidP="00A2603B">
      <w:pPr>
        <w:rPr>
          <w:lang w:val="en-CA"/>
        </w:rPr>
      </w:pPr>
      <w:r>
        <w:rPr>
          <w:lang w:val="en-CA"/>
        </w:rPr>
        <w:lastRenderedPageBreak/>
        <w:t>The Committee would like to look at building a Fair Grounds to host the Festival of Flight as well as other events.  This is referred to the Tourism &amp; Special Events Committee for further discussions.</w:t>
      </w:r>
    </w:p>
    <w:p w:rsidR="00DD7312" w:rsidRDefault="00DD7312" w:rsidP="00A433CC">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9A4C17">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9A4C17">
        <w:t xml:space="preserve">August </w:t>
      </w:r>
      <w:r w:rsidR="00A94F5C">
        <w:t>5</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325B7B">
        <w:t xml:space="preserve"> B. Dove, Councillor; </w:t>
      </w:r>
      <w:r w:rsidR="005E19CE">
        <w:t>S. McBreairty, Councillor</w:t>
      </w:r>
      <w:r w:rsidR="00A94F5C">
        <w:t>; RJ Locke</w:t>
      </w:r>
      <w:r w:rsidR="00885933">
        <w:t>,</w:t>
      </w:r>
      <w:r w:rsidR="005E19CE">
        <w:t xml:space="preserve"> Economic</w:t>
      </w:r>
      <w:r w:rsidR="00885933">
        <w:t xml:space="preserve"> Development </w:t>
      </w:r>
      <w:r w:rsidR="00A94F5C">
        <w:t>Manager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4C3DE6" w:rsidRDefault="004C3DE6" w:rsidP="004C3DE6">
      <w:pPr>
        <w:rPr>
          <w:b/>
          <w:sz w:val="28"/>
          <w:szCs w:val="28"/>
        </w:rPr>
      </w:pPr>
      <w:r>
        <w:rPr>
          <w:b/>
          <w:sz w:val="28"/>
          <w:szCs w:val="28"/>
        </w:rPr>
        <w:t>GIAA: Acceptance of Re-nomination to Board</w:t>
      </w:r>
    </w:p>
    <w:p w:rsidR="004C3DE6" w:rsidRDefault="004C3DE6" w:rsidP="004C3DE6">
      <w:pPr>
        <w:rPr>
          <w:b/>
          <w:sz w:val="28"/>
          <w:szCs w:val="28"/>
        </w:rPr>
      </w:pPr>
    </w:p>
    <w:p w:rsidR="004C3DE6" w:rsidRDefault="004C3DE6" w:rsidP="004C3DE6">
      <w:r>
        <w:t>The Committee was informed that Mr. Des Dillon has accepted Council’s for reappointment to the GIAA’s Board of Directors. The Committee would like to congratulate Mr. Dillon and extends best wishes during his second term as one of the Council’s representatives on the GIAA Board of Directors.</w:t>
      </w:r>
    </w:p>
    <w:p w:rsidR="004C3DE6" w:rsidRDefault="004C3DE6" w:rsidP="004C3DE6">
      <w:pPr>
        <w:rPr>
          <w:b/>
          <w:sz w:val="28"/>
          <w:szCs w:val="28"/>
        </w:rPr>
      </w:pPr>
    </w:p>
    <w:p w:rsidR="004C3DE6" w:rsidRDefault="004C3DE6" w:rsidP="004C3DE6">
      <w:pPr>
        <w:rPr>
          <w:b/>
          <w:sz w:val="28"/>
          <w:szCs w:val="28"/>
        </w:rPr>
      </w:pPr>
      <w:r>
        <w:rPr>
          <w:b/>
          <w:sz w:val="28"/>
          <w:szCs w:val="28"/>
        </w:rPr>
        <w:t>Request from Destination Gander</w:t>
      </w:r>
    </w:p>
    <w:p w:rsidR="004C3DE6" w:rsidRPr="00C6233A" w:rsidRDefault="004C3DE6" w:rsidP="004C3DE6">
      <w:pPr>
        <w:rPr>
          <w:b/>
          <w:sz w:val="28"/>
          <w:szCs w:val="28"/>
        </w:rPr>
      </w:pPr>
    </w:p>
    <w:p w:rsidR="004C3DE6" w:rsidRDefault="004C3DE6" w:rsidP="004C3DE6">
      <w:r>
        <w:t xml:space="preserve">The Committee received a request from Destination Gander for the use of the Development Department’s canvas tent from August 5-10, 2014 during the 2014 Under 18 Men’s Canadian Fast Pitch Championships. </w:t>
      </w:r>
    </w:p>
    <w:p w:rsidR="004C3DE6" w:rsidRDefault="004C3DE6" w:rsidP="004C3DE6"/>
    <w:p w:rsidR="004C3DE6" w:rsidRDefault="004C3DE6" w:rsidP="004C3DE6">
      <w:r>
        <w:t>The Committee advised staff to contact Destination Gander for confirmation that security will be provided on site during the event. Staff advised the Committee that Destination Gander has signed an indemnity agreement as well as providing on site security August 5</w:t>
      </w:r>
      <w:r w:rsidRPr="001407A6">
        <w:rPr>
          <w:vertAlign w:val="superscript"/>
        </w:rPr>
        <w:t>th</w:t>
      </w:r>
      <w:r>
        <w:t xml:space="preserve"> (12:00am-6:00am) and August 6-11</w:t>
      </w:r>
      <w:r w:rsidRPr="001407A6">
        <w:rPr>
          <w:vertAlign w:val="superscript"/>
        </w:rPr>
        <w:t>th</w:t>
      </w:r>
      <w:r>
        <w:t xml:space="preserve"> (10:00pm-8:00am). </w:t>
      </w:r>
    </w:p>
    <w:p w:rsidR="004C3DE6" w:rsidRDefault="004C3DE6" w:rsidP="004C3DE6"/>
    <w:p w:rsidR="004C3DE6" w:rsidRDefault="004C3DE6" w:rsidP="004C3DE6">
      <w:r>
        <w:t>Staff felt that this satisfied the Committee’s request for security confirmation and therefore, approved Destination Gander’s the use of the tent as requested above.</w:t>
      </w:r>
    </w:p>
    <w:p w:rsidR="004C3DE6" w:rsidRDefault="004C3DE6" w:rsidP="004C3DE6"/>
    <w:p w:rsidR="004C3DE6" w:rsidRDefault="004C3DE6" w:rsidP="004C3DE6">
      <w:pPr>
        <w:rPr>
          <w:b/>
          <w:sz w:val="28"/>
          <w:szCs w:val="28"/>
        </w:rPr>
      </w:pPr>
      <w:r>
        <w:rPr>
          <w:b/>
          <w:sz w:val="28"/>
          <w:szCs w:val="28"/>
        </w:rPr>
        <w:t>Acceptance of ACOA Contract-IBD Program</w:t>
      </w:r>
    </w:p>
    <w:p w:rsidR="004C3DE6" w:rsidRDefault="004C3DE6" w:rsidP="004C3DE6"/>
    <w:p w:rsidR="004C3DE6" w:rsidRDefault="004C3DE6" w:rsidP="004C3DE6">
      <w:r>
        <w:t>Staff advised the Committee that the Economic Development Department received funding from ACOA under their International Business Development Program.</w:t>
      </w:r>
    </w:p>
    <w:p w:rsidR="004C3DE6" w:rsidRDefault="004C3DE6" w:rsidP="004C3DE6"/>
    <w:p w:rsidR="004C3DE6" w:rsidRDefault="004C3DE6" w:rsidP="004C3DE6">
      <w:r>
        <w:t>The total amount for the project is $72,000. ACOA is contributing 75% ($54,000) of total eligible project costs with the Town of Gander contributing 25% ($18,000).</w:t>
      </w:r>
    </w:p>
    <w:p w:rsidR="004C3DE6" w:rsidRDefault="004C3DE6" w:rsidP="004C3DE6">
      <w:r>
        <w:lastRenderedPageBreak/>
        <w:t>The objectives of the project are as follows:</w:t>
      </w:r>
    </w:p>
    <w:p w:rsidR="004C3DE6" w:rsidRDefault="004C3DE6" w:rsidP="004C3DE6"/>
    <w:p w:rsidR="004C3DE6" w:rsidRPr="00005D3E" w:rsidRDefault="004C3DE6" w:rsidP="004C3DE6">
      <w:pPr>
        <w:numPr>
          <w:ilvl w:val="0"/>
          <w:numId w:val="29"/>
        </w:numPr>
        <w:jc w:val="left"/>
      </w:pPr>
      <w:r w:rsidRPr="00005D3E">
        <w:t xml:space="preserve">To rebuild and foster relationships with senior executives and decision-makers at U.S.  based aerospace and related technology corporations; </w:t>
      </w:r>
    </w:p>
    <w:p w:rsidR="004C3DE6" w:rsidRPr="00005D3E" w:rsidRDefault="004C3DE6" w:rsidP="004C3DE6">
      <w:pPr>
        <w:numPr>
          <w:ilvl w:val="0"/>
          <w:numId w:val="29"/>
        </w:numPr>
        <w:jc w:val="left"/>
      </w:pPr>
      <w:r w:rsidRPr="00005D3E">
        <w:t>To introduce Town of Gander Economic Development staff to prospects and prospecting protocols; and</w:t>
      </w:r>
    </w:p>
    <w:p w:rsidR="004C3DE6" w:rsidRDefault="004C3DE6" w:rsidP="004C3DE6">
      <w:pPr>
        <w:numPr>
          <w:ilvl w:val="0"/>
          <w:numId w:val="29"/>
        </w:numPr>
        <w:jc w:val="left"/>
      </w:pPr>
      <w:r w:rsidRPr="00005D3E">
        <w:t xml:space="preserve">To attract business and foreign investment to Gander and create employment opportunities in the aerospace sector. </w:t>
      </w:r>
    </w:p>
    <w:p w:rsidR="004C3DE6" w:rsidRDefault="004C3DE6" w:rsidP="004C3DE6">
      <w:pPr>
        <w:ind w:left="1080"/>
      </w:pPr>
    </w:p>
    <w:p w:rsidR="004C3DE6" w:rsidRDefault="004C3DE6" w:rsidP="004C3DE6">
      <w:r>
        <w:t>The completion of this project will help enhance and foster local partnerships in the aviation sector and help identify potential opportunities to facilitate the economic growth for the Town of Gander.</w:t>
      </w:r>
    </w:p>
    <w:p w:rsidR="004C3DE6" w:rsidRDefault="004C3DE6" w:rsidP="004C3DE6"/>
    <w:p w:rsidR="004C3DE6" w:rsidRPr="004C3DE6" w:rsidRDefault="004C3DE6" w:rsidP="004C3DE6">
      <w:pPr>
        <w:rPr>
          <w:b/>
          <w:sz w:val="26"/>
          <w:szCs w:val="26"/>
        </w:rPr>
      </w:pPr>
      <w:r w:rsidRPr="004C3DE6">
        <w:rPr>
          <w:b/>
          <w:sz w:val="26"/>
          <w:szCs w:val="26"/>
        </w:rPr>
        <w:t>Motion #14-165</w:t>
      </w:r>
    </w:p>
    <w:p w:rsidR="004C3DE6" w:rsidRPr="004C3DE6" w:rsidRDefault="004C3DE6" w:rsidP="004C3DE6">
      <w:pPr>
        <w:rPr>
          <w:b/>
          <w:sz w:val="26"/>
          <w:szCs w:val="26"/>
        </w:rPr>
      </w:pPr>
      <w:r w:rsidRPr="004C3DE6">
        <w:rPr>
          <w:b/>
          <w:sz w:val="26"/>
          <w:szCs w:val="26"/>
        </w:rPr>
        <w:t>Acceptance of ACOA Contract-IBD Program</w:t>
      </w:r>
    </w:p>
    <w:p w:rsidR="004C3DE6" w:rsidRDefault="004C3DE6" w:rsidP="004C3DE6"/>
    <w:p w:rsidR="004C3DE6" w:rsidRDefault="004C3DE6" w:rsidP="004C3DE6">
      <w:r>
        <w:t xml:space="preserve">Moved by </w:t>
      </w:r>
      <w:proofErr w:type="spellStart"/>
      <w:r>
        <w:t>Councillor</w:t>
      </w:r>
      <w:proofErr w:type="spellEnd"/>
      <w:r>
        <w:t xml:space="preserve"> Anstey and seconded by </w:t>
      </w:r>
      <w:proofErr w:type="spellStart"/>
      <w:r>
        <w:t>Councillor</w:t>
      </w:r>
      <w:proofErr w:type="spellEnd"/>
      <w:r>
        <w:t xml:space="preserve"> Dove</w:t>
      </w:r>
      <w:r w:rsidRPr="00B70834">
        <w:t xml:space="preserve"> t</w:t>
      </w:r>
      <w:r>
        <w:t xml:space="preserve">hat Council </w:t>
      </w:r>
      <w:r w:rsidRPr="00B70834">
        <w:t>accept ACOA</w:t>
      </w:r>
      <w:r>
        <w:t>’s offer of funding for C</w:t>
      </w:r>
      <w:r w:rsidRPr="00B70834">
        <w:t>ontract</w:t>
      </w:r>
      <w:r>
        <w:t xml:space="preserve"> #204146</w:t>
      </w:r>
      <w:r w:rsidRPr="00B70834">
        <w:t>.</w:t>
      </w:r>
    </w:p>
    <w:p w:rsidR="004C3DE6" w:rsidRDefault="004C3DE6" w:rsidP="004C3DE6"/>
    <w:p w:rsidR="004C3DE6" w:rsidRDefault="004C3DE6" w:rsidP="004C3DE6">
      <w:r>
        <w:tab/>
      </w:r>
      <w:r>
        <w:tab/>
        <w:t xml:space="preserve">In </w:t>
      </w:r>
      <w:proofErr w:type="spellStart"/>
      <w:r>
        <w:t>Favour</w:t>
      </w:r>
      <w:proofErr w:type="spellEnd"/>
      <w:r>
        <w:t>:</w:t>
      </w:r>
      <w:r>
        <w:tab/>
        <w:t>7</w:t>
      </w:r>
      <w:r>
        <w:tab/>
        <w:t>Opposing:</w:t>
      </w:r>
      <w:r>
        <w:tab/>
        <w:t>0</w:t>
      </w:r>
    </w:p>
    <w:p w:rsidR="004C3DE6" w:rsidRDefault="004C3DE6" w:rsidP="004C3DE6"/>
    <w:p w:rsidR="004C3DE6" w:rsidRDefault="004C3DE6" w:rsidP="004C3DE6">
      <w:r w:rsidRPr="004C3DE6">
        <w:rPr>
          <w:b/>
        </w:rPr>
        <w:t>Decision:</w:t>
      </w:r>
      <w:r>
        <w:tab/>
        <w:t>Motion carried.</w:t>
      </w:r>
    </w:p>
    <w:p w:rsidR="004C3DE6" w:rsidRDefault="004C3DE6" w:rsidP="004C3DE6"/>
    <w:p w:rsidR="004C3DE6" w:rsidRPr="00946CD3" w:rsidRDefault="004C3DE6" w:rsidP="004C3DE6">
      <w:bookmarkStart w:id="0" w:name="OLE_LINK2"/>
      <w:bookmarkStart w:id="1" w:name="OLE_LINK3"/>
      <w:r>
        <w:t xml:space="preserve"> </w:t>
      </w:r>
      <w:r>
        <w:rPr>
          <w:b/>
          <w:sz w:val="28"/>
          <w:szCs w:val="28"/>
        </w:rPr>
        <w:t>Awarding ACOA contract to Philadelphia Sales Company</w:t>
      </w:r>
    </w:p>
    <w:bookmarkEnd w:id="0"/>
    <w:bookmarkEnd w:id="1"/>
    <w:p w:rsidR="004C3DE6" w:rsidRDefault="004C3DE6" w:rsidP="004C3DE6">
      <w:pPr>
        <w:rPr>
          <w:b/>
          <w:sz w:val="28"/>
          <w:szCs w:val="28"/>
        </w:rPr>
      </w:pPr>
    </w:p>
    <w:p w:rsidR="004C3DE6" w:rsidRDefault="004C3DE6" w:rsidP="004C3DE6">
      <w:r>
        <w:t>The Committee would like to hire Philadelphia Sales Company to carry out the consulting services associated with the ACOA contract. The contact is for an 18 week period commencing August 18</w:t>
      </w:r>
      <w:r w:rsidRPr="00722733">
        <w:rPr>
          <w:vertAlign w:val="superscript"/>
        </w:rPr>
        <w:t>th</w:t>
      </w:r>
      <w:r>
        <w:t>, 2014 and ending December 19</w:t>
      </w:r>
      <w:r w:rsidRPr="00722733">
        <w:rPr>
          <w:vertAlign w:val="superscript"/>
        </w:rPr>
        <w:t>th</w:t>
      </w:r>
      <w:r>
        <w:t>, 2014.</w:t>
      </w:r>
    </w:p>
    <w:p w:rsidR="004C3DE6" w:rsidRDefault="004C3DE6" w:rsidP="004C3DE6"/>
    <w:p w:rsidR="004C3DE6" w:rsidRDefault="004C3DE6" w:rsidP="004C3DE6">
      <w:r>
        <w:t>The maximum amount payable to the consultant including all professional fees and disbursements is USD $30,500.</w:t>
      </w:r>
    </w:p>
    <w:p w:rsidR="004C3DE6" w:rsidRDefault="004C3DE6" w:rsidP="004C3DE6"/>
    <w:p w:rsidR="004C3DE6" w:rsidRDefault="004C3DE6" w:rsidP="004C3DE6">
      <w:r>
        <w:t>Council has a long standing positive relationship with this company and the company already has a strong knowledge of the Town of Gander’s assets and understands Gander’s value proposition when approaching potential investors.</w:t>
      </w:r>
    </w:p>
    <w:p w:rsidR="004C3DE6" w:rsidRDefault="004C3DE6" w:rsidP="004C3DE6"/>
    <w:p w:rsidR="004C3DE6" w:rsidRPr="004C3DE6" w:rsidRDefault="004C3DE6" w:rsidP="004C3DE6">
      <w:pPr>
        <w:rPr>
          <w:b/>
          <w:sz w:val="26"/>
          <w:szCs w:val="26"/>
        </w:rPr>
      </w:pPr>
      <w:r w:rsidRPr="004C3DE6">
        <w:rPr>
          <w:b/>
          <w:sz w:val="26"/>
          <w:szCs w:val="26"/>
        </w:rPr>
        <w:t>Motion #14-166</w:t>
      </w:r>
    </w:p>
    <w:p w:rsidR="004C3DE6" w:rsidRPr="004C3DE6" w:rsidRDefault="004C3DE6" w:rsidP="004C3DE6">
      <w:pPr>
        <w:rPr>
          <w:b/>
          <w:sz w:val="26"/>
          <w:szCs w:val="26"/>
        </w:rPr>
      </w:pPr>
      <w:r w:rsidRPr="004C3DE6">
        <w:rPr>
          <w:b/>
          <w:sz w:val="26"/>
          <w:szCs w:val="26"/>
        </w:rPr>
        <w:t>Awarding ACOA contract to Philadelphia Sales Company</w:t>
      </w:r>
    </w:p>
    <w:p w:rsidR="004C3DE6" w:rsidRPr="004C3DE6" w:rsidRDefault="004C3DE6" w:rsidP="004C3DE6">
      <w:pPr>
        <w:rPr>
          <w:b/>
          <w:sz w:val="26"/>
          <w:szCs w:val="26"/>
        </w:rPr>
      </w:pPr>
    </w:p>
    <w:p w:rsidR="004C3DE6" w:rsidRDefault="004C3DE6" w:rsidP="004C3DE6">
      <w:r>
        <w:t xml:space="preserve">Moved by </w:t>
      </w:r>
      <w:proofErr w:type="spellStart"/>
      <w:r>
        <w:t>Councillor</w:t>
      </w:r>
      <w:proofErr w:type="spellEnd"/>
      <w:r>
        <w:t xml:space="preserve"> Anstey and seconded by </w:t>
      </w:r>
      <w:proofErr w:type="spellStart"/>
      <w:r>
        <w:t>Councillor</w:t>
      </w:r>
      <w:proofErr w:type="spellEnd"/>
      <w:r>
        <w:t xml:space="preserve"> Lorenzen</w:t>
      </w:r>
      <w:r w:rsidRPr="00B70834">
        <w:t xml:space="preserve"> </w:t>
      </w:r>
      <w:r>
        <w:t>that Council hire</w:t>
      </w:r>
      <w:r w:rsidRPr="00B70834">
        <w:t xml:space="preserve"> Philadelphia Sales Company</w:t>
      </w:r>
      <w:r>
        <w:t xml:space="preserve"> to carry out the consulting work associated with ACOA contract #204146</w:t>
      </w:r>
      <w:r w:rsidRPr="00B70834">
        <w:t>.</w:t>
      </w:r>
      <w:r>
        <w:t xml:space="preserve"> </w:t>
      </w:r>
    </w:p>
    <w:p w:rsidR="004C3DE6" w:rsidRDefault="004C3DE6" w:rsidP="004C3DE6"/>
    <w:p w:rsidR="004C3DE6" w:rsidRDefault="004C3DE6" w:rsidP="004C3DE6">
      <w:r>
        <w:tab/>
      </w:r>
      <w:r>
        <w:tab/>
        <w:t xml:space="preserve">In </w:t>
      </w:r>
      <w:proofErr w:type="spellStart"/>
      <w:r>
        <w:t>Favour</w:t>
      </w:r>
      <w:proofErr w:type="spellEnd"/>
      <w:r>
        <w:t>:</w:t>
      </w:r>
      <w:r>
        <w:tab/>
        <w:t>7</w:t>
      </w:r>
      <w:r>
        <w:tab/>
        <w:t>Opposing:</w:t>
      </w:r>
      <w:r>
        <w:tab/>
        <w:t>0</w:t>
      </w:r>
    </w:p>
    <w:p w:rsidR="004C3DE6" w:rsidRPr="00400464" w:rsidRDefault="004C3DE6" w:rsidP="004C3DE6">
      <w:pPr>
        <w:rPr>
          <w:b/>
        </w:rPr>
      </w:pPr>
      <w:r w:rsidRPr="004C3DE6">
        <w:rPr>
          <w:b/>
        </w:rPr>
        <w:lastRenderedPageBreak/>
        <w:t>Decision:</w:t>
      </w:r>
      <w:r>
        <w:tab/>
        <w:t>Motion carried.</w:t>
      </w:r>
    </w:p>
    <w:p w:rsidR="004C3DE6" w:rsidRDefault="004C3DE6" w:rsidP="004C3DE6">
      <w:r>
        <w:t xml:space="preserve">                                                                                                                                                                                                                                                                                                                                                                                                                                                                                                                                                                                                                                                                                                                                                             </w:t>
      </w:r>
    </w:p>
    <w:p w:rsidR="004C3DE6" w:rsidRDefault="004C3DE6" w:rsidP="004C3DE6">
      <w:pPr>
        <w:rPr>
          <w:b/>
          <w:sz w:val="28"/>
          <w:szCs w:val="28"/>
        </w:rPr>
      </w:pPr>
      <w:r>
        <w:rPr>
          <w:b/>
          <w:sz w:val="28"/>
          <w:szCs w:val="28"/>
        </w:rPr>
        <w:t>Attracting Special Events to Gander</w:t>
      </w:r>
    </w:p>
    <w:p w:rsidR="004C3DE6" w:rsidRDefault="004C3DE6" w:rsidP="004C3DE6">
      <w:pPr>
        <w:rPr>
          <w:b/>
          <w:sz w:val="28"/>
          <w:szCs w:val="28"/>
        </w:rPr>
      </w:pPr>
    </w:p>
    <w:p w:rsidR="004C3DE6" w:rsidRDefault="004C3DE6" w:rsidP="004C3DE6">
      <w:r>
        <w:t>The Committee discussed the possibility of identifying land to develop a multi-use/multi-functional facility that could be used to hold events for motorsports, biking, fairgrounds, outdoor market, just to name a few.</w:t>
      </w:r>
    </w:p>
    <w:p w:rsidR="004C3DE6" w:rsidRDefault="004C3DE6" w:rsidP="004C3DE6"/>
    <w:p w:rsidR="004C3DE6" w:rsidRPr="00946CD3" w:rsidRDefault="004C3DE6" w:rsidP="004C3DE6">
      <w:r>
        <w:t>The Committee felt that this item would be a better fit for the Parks &amp; Recreation Committee. This item has therefore been referred to the Recreation Committee for discussion.</w:t>
      </w:r>
    </w:p>
    <w:p w:rsidR="004C3DE6" w:rsidRDefault="004C3DE6" w:rsidP="004C3DE6">
      <w:pPr>
        <w:rPr>
          <w:b/>
          <w:sz w:val="28"/>
          <w:szCs w:val="28"/>
        </w:rPr>
      </w:pPr>
    </w:p>
    <w:p w:rsidR="00BC6DD1" w:rsidRDefault="00002131"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15EDF" w:rsidRDefault="00BC6DD1" w:rsidP="00BC6DD1">
      <w:r>
        <w:t>The Tourism</w:t>
      </w:r>
      <w:r w:rsidR="00C6475A">
        <w:t xml:space="preserve"> Committee meeting was held on</w:t>
      </w:r>
      <w:r w:rsidR="00002131">
        <w:t xml:space="preserve"> August </w:t>
      </w:r>
      <w:r w:rsidR="00715436">
        <w:t>5</w:t>
      </w:r>
      <w:r w:rsidR="00CD0F73">
        <w:t>,</w:t>
      </w:r>
      <w:r w:rsidR="00455D37">
        <w:t xml:space="preserve"> 201</w:t>
      </w:r>
      <w:r w:rsidR="003F5133">
        <w:t>4</w:t>
      </w:r>
      <w:r>
        <w:t xml:space="preserve">.  The meeting was chaired by </w:t>
      </w:r>
      <w:r w:rsidR="001B5FA0">
        <w:t>B</w:t>
      </w:r>
      <w:r w:rsidR="003B7CF9">
        <w:t xml:space="preserve">. </w:t>
      </w:r>
      <w:r w:rsidR="001B5FA0">
        <w:t>Dove</w:t>
      </w:r>
      <w:r w:rsidR="00AE53C5">
        <w:t>, Councillor</w:t>
      </w:r>
      <w:r>
        <w:t>.  Other members present included:</w:t>
      </w:r>
      <w:r w:rsidR="00DE1A97">
        <w:t xml:space="preserve"> </w:t>
      </w:r>
      <w:r w:rsidR="00A512BB">
        <w:t xml:space="preserve">C. Abbott, Deputy Mayor; </w:t>
      </w:r>
      <w:r w:rsidR="00474873">
        <w:t xml:space="preserve">S. </w:t>
      </w:r>
      <w:proofErr w:type="spellStart"/>
      <w:r w:rsidR="00474873">
        <w:t>McBreairty</w:t>
      </w:r>
      <w:proofErr w:type="spellEnd"/>
      <w:r w:rsidR="00474873">
        <w:t xml:space="preserve">, </w:t>
      </w:r>
      <w:proofErr w:type="spellStart"/>
      <w:r w:rsidR="00474873">
        <w:t>Councillor</w:t>
      </w:r>
      <w:proofErr w:type="spellEnd"/>
      <w:r w:rsidR="00474873">
        <w:t>;</w:t>
      </w:r>
      <w:r w:rsidR="00496390">
        <w:t xml:space="preserve"> D. Deschamps, Recreation Director;</w:t>
      </w:r>
      <w:r w:rsidR="00474873">
        <w:t xml:space="preserve"> </w:t>
      </w:r>
      <w:r w:rsidR="00A512BB">
        <w:t>K. Scev</w:t>
      </w:r>
      <w:r w:rsidR="0007267C">
        <w:t>iour, Special Event Coordinator</w:t>
      </w:r>
      <w:r w:rsidR="00002131">
        <w:t>; B. Barbour, Recreation Programmer.</w:t>
      </w:r>
    </w:p>
    <w:p w:rsidR="00474873" w:rsidRDefault="00474873" w:rsidP="00BC6DD1"/>
    <w:p w:rsidR="00701ECB" w:rsidRDefault="00BC6DD1" w:rsidP="00BC6DD1">
      <w:pPr>
        <w:jc w:val="left"/>
      </w:pPr>
      <w:r>
        <w:t>The following items were discussed:</w:t>
      </w:r>
    </w:p>
    <w:p w:rsidR="008D75FD" w:rsidRDefault="008D75FD" w:rsidP="00BC6DD1">
      <w:pPr>
        <w:jc w:val="left"/>
      </w:pPr>
    </w:p>
    <w:p w:rsidR="00801E56" w:rsidRPr="008C1EB8" w:rsidRDefault="00801E56" w:rsidP="00801E56">
      <w:pPr>
        <w:rPr>
          <w:b/>
          <w:sz w:val="28"/>
          <w:szCs w:val="28"/>
        </w:rPr>
      </w:pPr>
      <w:r w:rsidRPr="008C1EB8">
        <w:rPr>
          <w:b/>
          <w:sz w:val="28"/>
          <w:szCs w:val="28"/>
        </w:rPr>
        <w:t>Outdoor Movies</w:t>
      </w:r>
    </w:p>
    <w:p w:rsidR="00801E56" w:rsidRPr="00ED7F7D" w:rsidRDefault="00801E56" w:rsidP="00801E56">
      <w:pPr>
        <w:rPr>
          <w:b/>
        </w:rPr>
      </w:pPr>
    </w:p>
    <w:p w:rsidR="00801E56" w:rsidRDefault="00801E56" w:rsidP="00801E56">
      <w:r>
        <w:t>An email was received from a citizen suggesting the Town look at the possibility of hosting an outdoor movie in the vacant space at the Town Square. The Committee felt this was a great suggestion and the event staff will look at the costs and logistics of hosting the event sometime in September.</w:t>
      </w:r>
    </w:p>
    <w:p w:rsidR="00801E56" w:rsidRDefault="00801E56" w:rsidP="00801E56"/>
    <w:p w:rsidR="00801E56" w:rsidRDefault="00801E56" w:rsidP="00801E56">
      <w:pPr>
        <w:pStyle w:val="NoSpacing"/>
        <w:rPr>
          <w:b/>
          <w:sz w:val="28"/>
          <w:szCs w:val="28"/>
        </w:rPr>
      </w:pPr>
      <w:r>
        <w:rPr>
          <w:b/>
          <w:sz w:val="28"/>
          <w:szCs w:val="28"/>
        </w:rPr>
        <w:t>Festival of Flight Fun Fly 2015</w:t>
      </w:r>
    </w:p>
    <w:p w:rsidR="00801E56" w:rsidRDefault="00801E56" w:rsidP="00801E56"/>
    <w:p w:rsidR="00801E56" w:rsidRDefault="00801E56" w:rsidP="00801E56">
      <w:r>
        <w:t xml:space="preserve">The organizers of the Festival of Flight R/C Fun Fly have written asking the Town to consider hosting producers of a show on OLN. The Committee was very interested in the idea but would like to review all of the 2014 Festival events before discussing events for 2015. </w:t>
      </w:r>
    </w:p>
    <w:p w:rsidR="00801E56" w:rsidRDefault="00801E56" w:rsidP="00801E56"/>
    <w:p w:rsidR="00801E56" w:rsidRDefault="00801E56" w:rsidP="00801E56">
      <w:pPr>
        <w:rPr>
          <w:b/>
          <w:sz w:val="28"/>
          <w:szCs w:val="28"/>
        </w:rPr>
      </w:pPr>
      <w:r w:rsidRPr="008C1EB8">
        <w:rPr>
          <w:b/>
          <w:sz w:val="28"/>
          <w:szCs w:val="28"/>
        </w:rPr>
        <w:t>Festival of Flight 2014 Wrap Up</w:t>
      </w:r>
    </w:p>
    <w:p w:rsidR="00801E56" w:rsidRPr="008C1EB8" w:rsidRDefault="00801E56" w:rsidP="00801E56">
      <w:pPr>
        <w:rPr>
          <w:b/>
          <w:sz w:val="28"/>
          <w:szCs w:val="28"/>
        </w:rPr>
      </w:pPr>
    </w:p>
    <w:p w:rsidR="00801E56" w:rsidRDefault="00801E56" w:rsidP="00801E56">
      <w:r w:rsidRPr="00257068">
        <w:t>The 2014 Festival of Flight is over for another year. We’d like to take this opportunity to say thank you to everyone who contributed to make this Festival a memorable one. To our sponsors, we couldn’t have done it without your support. To the local organizations and volunteers who ran events and came out to help us on Gander Day, you</w:t>
      </w:r>
      <w:r>
        <w:t>r</w:t>
      </w:r>
      <w:r w:rsidRPr="00257068">
        <w:t xml:space="preserve"> dedication and hard work plays a huge role in the Festival’s continued success.</w:t>
      </w:r>
    </w:p>
    <w:p w:rsidR="00801E56" w:rsidRDefault="00801E56" w:rsidP="00801E56">
      <w:r>
        <w:lastRenderedPageBreak/>
        <w:t>The event staff will be contacting local organizations who hosted events and took part in Gander Day to gather their thoughts and recommendations. Once this is complete, the Committee and the event staff will get together to discuss recommendations for 2015 which will include a look at bringing the Festival parade back.</w:t>
      </w:r>
    </w:p>
    <w:p w:rsidR="00801E56" w:rsidRDefault="00801E56" w:rsidP="00801E56"/>
    <w:p w:rsidR="00801E56" w:rsidRDefault="00801E56" w:rsidP="00801E56">
      <w:r>
        <w:t>If any resident or attendee has any comments</w:t>
      </w:r>
      <w:r w:rsidRPr="00257068">
        <w:t xml:space="preserve"> and suggestions for improvement</w:t>
      </w:r>
      <w:r>
        <w:t xml:space="preserve">, we’d love to hear them! </w:t>
      </w:r>
      <w:r w:rsidRPr="00257068">
        <w:t xml:space="preserve"> Please go to our website</w:t>
      </w:r>
      <w:r>
        <w:t>,</w:t>
      </w:r>
      <w:r w:rsidRPr="00257068">
        <w:t xml:space="preserve"> www.gandercanada.com and click on the comments link.</w:t>
      </w:r>
    </w:p>
    <w:p w:rsidR="00801E56" w:rsidRDefault="00801E56" w:rsidP="00801E56">
      <w:r>
        <w:t>The Committee would like to extend a special thank you to all of the Town staff who worked hard and long hours to make this Festival one to remember!</w:t>
      </w:r>
    </w:p>
    <w:p w:rsidR="00801E56" w:rsidRDefault="00801E56" w:rsidP="00801E56"/>
    <w:p w:rsidR="00801E56" w:rsidRDefault="00801E56" w:rsidP="00801E56">
      <w:pPr>
        <w:rPr>
          <w:b/>
          <w:sz w:val="28"/>
          <w:szCs w:val="28"/>
        </w:rPr>
      </w:pPr>
      <w:r w:rsidRPr="008C1EB8">
        <w:rPr>
          <w:b/>
          <w:sz w:val="28"/>
          <w:szCs w:val="28"/>
        </w:rPr>
        <w:t>Gander Heritage Memorial Park</w:t>
      </w:r>
    </w:p>
    <w:p w:rsidR="00801E56" w:rsidRPr="008C1EB8" w:rsidRDefault="00801E56" w:rsidP="00801E56">
      <w:pPr>
        <w:rPr>
          <w:b/>
          <w:sz w:val="28"/>
          <w:szCs w:val="28"/>
        </w:rPr>
      </w:pPr>
    </w:p>
    <w:p w:rsidR="00801E56" w:rsidRDefault="00801E56" w:rsidP="00801E56">
      <w:r>
        <w:t xml:space="preserve">Correspondence regarding the Gander Heritage Memorial Park was reviewed.  A request had been made by the Heritage Committee to </w:t>
      </w:r>
      <w:proofErr w:type="spellStart"/>
      <w:r>
        <w:t>Aliant</w:t>
      </w:r>
      <w:proofErr w:type="spellEnd"/>
      <w:r>
        <w:t xml:space="preserve"> requesting permission to have a mural painted on a “utility box” located at the site. </w:t>
      </w:r>
      <w:proofErr w:type="spellStart"/>
      <w:r>
        <w:t>Aliant</w:t>
      </w:r>
      <w:proofErr w:type="spellEnd"/>
      <w:r>
        <w:t xml:space="preserve"> has granted permission and the Committee is proceeding with a “Call to Artists”.  P</w:t>
      </w:r>
      <w:r w:rsidRPr="006C37DE">
        <w:t xml:space="preserve">roposals </w:t>
      </w:r>
      <w:r>
        <w:t xml:space="preserve">are being accepted by the Heritage Committee </w:t>
      </w:r>
      <w:r w:rsidRPr="006C37DE">
        <w:t xml:space="preserve">from artists </w:t>
      </w:r>
      <w:r>
        <w:t>wishing to</w:t>
      </w:r>
      <w:r w:rsidRPr="006C37DE">
        <w:t xml:space="preserve"> showcase their work on </w:t>
      </w:r>
      <w:r>
        <w:t xml:space="preserve">the utility box. </w:t>
      </w:r>
      <w:r w:rsidRPr="006C37DE">
        <w:t xml:space="preserve">The art should relate to the area where the utility box is located and reflect the values and intentions of the Gander Heritage Memorial Park. Additional consideration </w:t>
      </w:r>
      <w:r>
        <w:t>will</w:t>
      </w:r>
      <w:r w:rsidRPr="006C37DE">
        <w:t xml:space="preserve"> be given to a project that showcases Gande</w:t>
      </w:r>
      <w:r>
        <w:t>r's aviation, m</w:t>
      </w:r>
      <w:r w:rsidRPr="006C37DE">
        <w:t>ilitary, or historic heritage.</w:t>
      </w:r>
      <w:r>
        <w:t xml:space="preserve">  </w:t>
      </w:r>
    </w:p>
    <w:p w:rsidR="00801E56" w:rsidRDefault="00801E56" w:rsidP="00801E56"/>
    <w:p w:rsidR="00801E56" w:rsidRDefault="00801E56" w:rsidP="00801E56">
      <w:r>
        <w:t xml:space="preserve">To assist with this project, the Heritage Committee is requesting a donation to help cover the cost of the </w:t>
      </w:r>
      <w:proofErr w:type="gramStart"/>
      <w:r>
        <w:t>artists</w:t>
      </w:r>
      <w:proofErr w:type="gramEnd"/>
      <w:r>
        <w:t xml:space="preserve"> time and materials. The Committee agreed this is a very worthwhile project and will donate $250.00 to the project.</w:t>
      </w:r>
    </w:p>
    <w:p w:rsidR="00626A37" w:rsidRDefault="00626A37"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4797D" w:rsidRDefault="00BC6DD1" w:rsidP="00BC6DD1">
      <w:r>
        <w:t xml:space="preserve">The Municipal Works &amp; Services Committee was held on </w:t>
      </w:r>
      <w:r w:rsidR="00801E56">
        <w:t>August</w:t>
      </w:r>
      <w:r w:rsidR="001071A7">
        <w:t xml:space="preserve"> </w:t>
      </w:r>
      <w:r w:rsidR="005D7707">
        <w:t>6</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xml:space="preserve">, </w:t>
      </w:r>
      <w:proofErr w:type="spellStart"/>
      <w:r w:rsidR="005616D3">
        <w:t>Councillor</w:t>
      </w:r>
      <w:proofErr w:type="spellEnd"/>
      <w:r w:rsidR="005616D3">
        <w:t>;</w:t>
      </w:r>
      <w:r w:rsidR="00DB467D">
        <w:t xml:space="preserve"> </w:t>
      </w:r>
      <w:r w:rsidR="00801E56">
        <w:t xml:space="preserve">W. Lorenzen, </w:t>
      </w:r>
      <w:proofErr w:type="spellStart"/>
      <w:r w:rsidR="00801E56">
        <w:t>Councillor</w:t>
      </w:r>
      <w:proofErr w:type="spellEnd"/>
      <w:r w:rsidR="00801E56">
        <w:t xml:space="preserve">; </w:t>
      </w:r>
      <w:r>
        <w:t>J. Blackwood, Directo</w:t>
      </w:r>
      <w:r w:rsidR="007E1B0E">
        <w:t>r of Municipal Works &amp; Services</w:t>
      </w:r>
      <w:r w:rsidR="00801E56">
        <w:t>.</w:t>
      </w:r>
    </w:p>
    <w:p w:rsidR="00801E56" w:rsidRDefault="00801E56" w:rsidP="00BC6DD1"/>
    <w:p w:rsidR="00801E56" w:rsidRDefault="00801E56" w:rsidP="00BC6DD1">
      <w:r>
        <w:t>Delegation:</w:t>
      </w:r>
      <w:r>
        <w:tab/>
        <w:t xml:space="preserve">J. Quinton &amp; D. </w:t>
      </w:r>
      <w:proofErr w:type="spellStart"/>
      <w:r>
        <w:t>Hefford</w:t>
      </w:r>
      <w:proofErr w:type="spellEnd"/>
      <w:r>
        <w:t xml:space="preserve"> – Residents of Blair Place</w:t>
      </w:r>
    </w:p>
    <w:p w:rsidR="00801E56" w:rsidRDefault="00801E56" w:rsidP="00BC6DD1"/>
    <w:p w:rsidR="002B43D8" w:rsidRDefault="002B43D8" w:rsidP="002B43D8">
      <w:r>
        <w:t>The following items were discussed:</w:t>
      </w:r>
    </w:p>
    <w:p w:rsidR="000F07D2" w:rsidRDefault="000F07D2" w:rsidP="00BC6DD1"/>
    <w:p w:rsidR="002A6C31" w:rsidRDefault="002A6C31" w:rsidP="002A6C31">
      <w:pPr>
        <w:rPr>
          <w:b/>
          <w:sz w:val="28"/>
          <w:szCs w:val="28"/>
        </w:rPr>
      </w:pPr>
      <w:r>
        <w:rPr>
          <w:b/>
          <w:sz w:val="28"/>
          <w:szCs w:val="28"/>
        </w:rPr>
        <w:t>Delegation – Flooding Issues</w:t>
      </w:r>
    </w:p>
    <w:p w:rsidR="002A6C31" w:rsidRDefault="002A6C31" w:rsidP="002A6C31">
      <w:pPr>
        <w:rPr>
          <w:b/>
          <w:sz w:val="28"/>
          <w:szCs w:val="28"/>
        </w:rPr>
      </w:pPr>
    </w:p>
    <w:p w:rsidR="002A6C31" w:rsidRDefault="002A6C31" w:rsidP="002A6C31">
      <w:r>
        <w:t xml:space="preserve">Mr. Quinton and Ms. </w:t>
      </w:r>
      <w:proofErr w:type="spellStart"/>
      <w:r>
        <w:t>Hefford</w:t>
      </w:r>
      <w:proofErr w:type="spellEnd"/>
      <w:r>
        <w:t xml:space="preserve"> attended the meeting to discuss their issues with</w:t>
      </w:r>
      <w:r w:rsidRPr="005B5D5D">
        <w:t xml:space="preserve"> </w:t>
      </w:r>
      <w:r>
        <w:t xml:space="preserve">past flooding at their property, also their concerns for possible future events. </w:t>
      </w:r>
    </w:p>
    <w:p w:rsidR="002A6C31" w:rsidRDefault="002A6C31" w:rsidP="002A6C31"/>
    <w:p w:rsidR="002A6C31" w:rsidRDefault="002A6C31" w:rsidP="002A6C31">
      <w:r>
        <w:lastRenderedPageBreak/>
        <w:t xml:space="preserve">They discussed the installation of a catch basin at the rear of their property and the proposed easement request from the consulting engineers of the Town to place a storm drain across their property from the catch basin to the existing Town infrastructure at the end of Blair Place. </w:t>
      </w:r>
    </w:p>
    <w:p w:rsidR="002A6C31" w:rsidRDefault="002A6C31" w:rsidP="002A6C31"/>
    <w:p w:rsidR="002A6C31" w:rsidRDefault="002A6C31" w:rsidP="002A6C31">
      <w:r>
        <w:t xml:space="preserve">The Delegation also advised the Committee that they had torn up their asphalt driveway in anticipation of the pipe being placed and also </w:t>
      </w:r>
      <w:proofErr w:type="gramStart"/>
      <w:r>
        <w:t>enable</w:t>
      </w:r>
      <w:proofErr w:type="gramEnd"/>
      <w:r>
        <w:t xml:space="preserve"> them to improve the property around the residence to help alleviate water </w:t>
      </w:r>
      <w:proofErr w:type="spellStart"/>
      <w:r>
        <w:t>ponding</w:t>
      </w:r>
      <w:proofErr w:type="spellEnd"/>
      <w:r>
        <w:t>. The Committee reviewed the easement request and was in agreement that the driveway, however prematurely removed by the homeowner, would have been for the most part destroyed by the new storm sewer placement. The Committee agrees to reinstate the driveway to its original asphalt surface once the storm sewer pipe has been installed.</w:t>
      </w:r>
    </w:p>
    <w:p w:rsidR="002A6C31" w:rsidRDefault="002A6C31" w:rsidP="002A6C31"/>
    <w:p w:rsidR="002A6C31" w:rsidRPr="002A6C31" w:rsidRDefault="002A6C31" w:rsidP="002A6C31">
      <w:r w:rsidRPr="002A6C31">
        <w:t xml:space="preserve">The </w:t>
      </w:r>
      <w:r>
        <w:t>d</w:t>
      </w:r>
      <w:r w:rsidRPr="002A6C31">
        <w:t xml:space="preserve">elegation left the </w:t>
      </w:r>
      <w:r>
        <w:t xml:space="preserve">Committee </w:t>
      </w:r>
      <w:r w:rsidRPr="002A6C31">
        <w:t>meeting at 4:00 p.m.</w:t>
      </w:r>
    </w:p>
    <w:p w:rsidR="002A6C31" w:rsidRDefault="002A6C31" w:rsidP="002A6C31"/>
    <w:p w:rsidR="002A6C31" w:rsidRDefault="002A6C31" w:rsidP="002A6C31">
      <w:pPr>
        <w:rPr>
          <w:b/>
          <w:sz w:val="28"/>
          <w:szCs w:val="28"/>
        </w:rPr>
      </w:pPr>
      <w:r>
        <w:rPr>
          <w:b/>
          <w:sz w:val="28"/>
          <w:szCs w:val="28"/>
        </w:rPr>
        <w:t>Invoice for Approval</w:t>
      </w:r>
    </w:p>
    <w:p w:rsidR="002A6C31" w:rsidRDefault="002A6C31" w:rsidP="002A6C31">
      <w:pPr>
        <w:rPr>
          <w:b/>
          <w:sz w:val="28"/>
          <w:szCs w:val="28"/>
        </w:rPr>
      </w:pPr>
    </w:p>
    <w:p w:rsidR="002A6C31" w:rsidRDefault="002A6C31" w:rsidP="002A6C31">
      <w:r>
        <w:t xml:space="preserve">The Committee reviewed the invoice from Kaufman. The Director advised that this work was unbudgeted and was scheduled for the 2015 construction season. However, they have received an offer from Kaufman that they were going to be in the Province from Germany doing work on a similar system in </w:t>
      </w:r>
      <w:proofErr w:type="spellStart"/>
      <w:r>
        <w:t>Burgeo</w:t>
      </w:r>
      <w:proofErr w:type="spellEnd"/>
      <w:r>
        <w:t xml:space="preserve">, NL and there was economies of scale, therefore, requested to carry out the work at this time. </w:t>
      </w:r>
    </w:p>
    <w:p w:rsidR="002A6C31" w:rsidRDefault="002A6C31" w:rsidP="002A6C31"/>
    <w:p w:rsidR="002A6C31" w:rsidRPr="007D3505" w:rsidRDefault="002A6C31" w:rsidP="002A6C31">
      <w:r>
        <w:t>The Committee was in agreement with this and recommends the invoice be paid as presented and forwards it to the Finance Committee for their review and consideration for approval.</w:t>
      </w:r>
    </w:p>
    <w:p w:rsidR="002A6C31" w:rsidRDefault="002A6C31" w:rsidP="002A6C31">
      <w:pPr>
        <w:rPr>
          <w:b/>
          <w:sz w:val="28"/>
          <w:szCs w:val="28"/>
        </w:rPr>
      </w:pPr>
    </w:p>
    <w:p w:rsidR="002A6C31" w:rsidRDefault="002A6C31" w:rsidP="002A6C31">
      <w:pPr>
        <w:rPr>
          <w:b/>
          <w:sz w:val="28"/>
          <w:szCs w:val="28"/>
        </w:rPr>
      </w:pPr>
      <w:r>
        <w:rPr>
          <w:b/>
          <w:sz w:val="28"/>
          <w:szCs w:val="28"/>
        </w:rPr>
        <w:t>Destination Gander – Quad-a-</w:t>
      </w:r>
      <w:proofErr w:type="spellStart"/>
      <w:r>
        <w:rPr>
          <w:b/>
          <w:sz w:val="28"/>
          <w:szCs w:val="28"/>
        </w:rPr>
        <w:t>Palooza</w:t>
      </w:r>
      <w:proofErr w:type="spellEnd"/>
    </w:p>
    <w:p w:rsidR="002A6C31" w:rsidRDefault="002A6C31" w:rsidP="002A6C31"/>
    <w:p w:rsidR="002A6C31" w:rsidRPr="007D3505" w:rsidRDefault="002A6C31" w:rsidP="002A6C31">
      <w:r>
        <w:t xml:space="preserve">The Committee reviewed a request from the Marketing Manager of Destination Gander requesting assistance from the Town of Gander to help set up and dismantle the Quad–a </w:t>
      </w:r>
      <w:proofErr w:type="spellStart"/>
      <w:r>
        <w:t>Palooza</w:t>
      </w:r>
      <w:proofErr w:type="spellEnd"/>
      <w:r>
        <w:t xml:space="preserve"> event. The Committee was in agreement with supplying resources as per the attached document.</w:t>
      </w:r>
    </w:p>
    <w:p w:rsidR="002A6C31" w:rsidRDefault="002A6C31" w:rsidP="002A6C31">
      <w:pPr>
        <w:rPr>
          <w:b/>
          <w:sz w:val="28"/>
          <w:szCs w:val="28"/>
        </w:rPr>
      </w:pPr>
    </w:p>
    <w:p w:rsidR="002A6C31" w:rsidRDefault="002A6C31" w:rsidP="002A6C31">
      <w:pPr>
        <w:rPr>
          <w:b/>
          <w:sz w:val="28"/>
          <w:szCs w:val="28"/>
        </w:rPr>
      </w:pPr>
      <w:r>
        <w:rPr>
          <w:b/>
          <w:sz w:val="28"/>
          <w:szCs w:val="28"/>
        </w:rPr>
        <w:t xml:space="preserve">Magee Road Sewer Treatment Plant </w:t>
      </w:r>
    </w:p>
    <w:p w:rsidR="002A6C31" w:rsidRDefault="002A6C31" w:rsidP="002A6C31"/>
    <w:p w:rsidR="002A6C31" w:rsidRDefault="002A6C31" w:rsidP="002A6C31">
      <w:r>
        <w:t>The Committee reviewed a memo, prepared by the Supervisor of Municipal Works, regarding maintenance of the Magee Road Sewer Treatment Plant. Efforts by the Town staff are ongoing to mitigate odors being emitted from the plant to ensure it does not affect the nearby residents. In addition to this, the Director gave a brief overview of meetings that he attended the previous week with government officials and their consulting engineers in St. John’s.</w:t>
      </w:r>
    </w:p>
    <w:p w:rsidR="002A6C31" w:rsidRDefault="002A6C31" w:rsidP="002A6C31"/>
    <w:p w:rsidR="002A6C31" w:rsidRDefault="002A6C31" w:rsidP="002A6C31">
      <w:r>
        <w:t>The Director also advised that this will be further discussed in the next scheduled meeting with the Wastewater Steering Committee.</w:t>
      </w:r>
    </w:p>
    <w:p w:rsidR="002A6C31" w:rsidRDefault="002A6C31" w:rsidP="002A6C31"/>
    <w:p w:rsidR="002A6C31" w:rsidRPr="006D0C43" w:rsidRDefault="002A6C31" w:rsidP="002A6C31">
      <w:pPr>
        <w:rPr>
          <w:b/>
          <w:sz w:val="28"/>
          <w:szCs w:val="28"/>
        </w:rPr>
      </w:pPr>
      <w:r>
        <w:rPr>
          <w:b/>
          <w:sz w:val="28"/>
          <w:szCs w:val="28"/>
        </w:rPr>
        <w:lastRenderedPageBreak/>
        <w:t>Discretionary Notice - 293 Magee Road</w:t>
      </w:r>
    </w:p>
    <w:p w:rsidR="002A6C31" w:rsidRDefault="002A6C31" w:rsidP="002A6C31"/>
    <w:p w:rsidR="002A6C31" w:rsidRDefault="002A6C31" w:rsidP="002A6C31">
      <w:r>
        <w:t>Council received an application to relocate the adjoined property boundary between 293 and 295 Magee Road. This Area was zoned rural residential under the Town of Gander’s Municipal Plan and requires minimal frontage of 45 meters. The request is to reestablish the boundaries between the two properties leaving 293 Magee Road frontage of 40.5 meters which would be permitted with a variance.</w:t>
      </w:r>
    </w:p>
    <w:p w:rsidR="002A6C31" w:rsidRDefault="002A6C31" w:rsidP="002A6C31"/>
    <w:p w:rsidR="002A6C31" w:rsidRDefault="002A6C31" w:rsidP="002A6C31">
      <w:r>
        <w:t xml:space="preserve">No objections were received and the Director advised that it met all of the Town of Gander’s Development Regulations. </w:t>
      </w:r>
    </w:p>
    <w:p w:rsidR="002A6C31" w:rsidRDefault="002A6C31" w:rsidP="002A6C31"/>
    <w:p w:rsidR="002A6C31" w:rsidRPr="00F96F0F" w:rsidRDefault="002A6C31" w:rsidP="002A6C31">
      <w:pPr>
        <w:rPr>
          <w:b/>
          <w:sz w:val="26"/>
          <w:szCs w:val="26"/>
        </w:rPr>
      </w:pPr>
      <w:r w:rsidRPr="00F96F0F">
        <w:rPr>
          <w:b/>
          <w:sz w:val="26"/>
          <w:szCs w:val="26"/>
        </w:rPr>
        <w:t>Motion #14-167</w:t>
      </w:r>
    </w:p>
    <w:p w:rsidR="002A6C31" w:rsidRPr="00F96F0F" w:rsidRDefault="002A6C31" w:rsidP="002A6C31">
      <w:pPr>
        <w:rPr>
          <w:b/>
          <w:sz w:val="26"/>
          <w:szCs w:val="26"/>
        </w:rPr>
      </w:pPr>
      <w:r w:rsidRPr="00F96F0F">
        <w:rPr>
          <w:b/>
          <w:sz w:val="26"/>
          <w:szCs w:val="26"/>
        </w:rPr>
        <w:t>Discretionary Notice - 293 Magee Road</w:t>
      </w:r>
    </w:p>
    <w:p w:rsidR="002A6C31" w:rsidRDefault="002A6C31" w:rsidP="002A6C31"/>
    <w:p w:rsidR="002A6C31" w:rsidRDefault="00F96F0F" w:rsidP="002A6C31">
      <w:r>
        <w:t xml:space="preserve">Moved by </w:t>
      </w:r>
      <w:proofErr w:type="spellStart"/>
      <w:r>
        <w:t>Councillor</w:t>
      </w:r>
      <w:proofErr w:type="spellEnd"/>
      <w:r>
        <w:t xml:space="preserve"> Parrott and seconded by </w:t>
      </w:r>
      <w:proofErr w:type="spellStart"/>
      <w:r>
        <w:t>Councillor</w:t>
      </w:r>
      <w:proofErr w:type="spellEnd"/>
      <w:r>
        <w:t xml:space="preserve"> Anstey</w:t>
      </w:r>
      <w:r w:rsidR="002A6C31">
        <w:t xml:space="preserve"> approval of the discretionary notice as attached.</w:t>
      </w:r>
    </w:p>
    <w:p w:rsidR="00F96F0F" w:rsidRDefault="00F96F0F" w:rsidP="002A6C31"/>
    <w:p w:rsidR="00F96F0F" w:rsidRDefault="00F96F0F" w:rsidP="002A6C31">
      <w:r>
        <w:tab/>
      </w:r>
      <w:r>
        <w:tab/>
        <w:t xml:space="preserve">In </w:t>
      </w:r>
      <w:proofErr w:type="spellStart"/>
      <w:r>
        <w:t>Favour</w:t>
      </w:r>
      <w:proofErr w:type="spellEnd"/>
      <w:r>
        <w:t>:</w:t>
      </w:r>
      <w:r>
        <w:tab/>
        <w:t>7</w:t>
      </w:r>
      <w:r>
        <w:tab/>
        <w:t>Opposing:</w:t>
      </w:r>
      <w:r>
        <w:tab/>
        <w:t>0</w:t>
      </w:r>
    </w:p>
    <w:p w:rsidR="00F96F0F" w:rsidRDefault="00F96F0F" w:rsidP="002A6C31"/>
    <w:p w:rsidR="00F96F0F" w:rsidRDefault="00F96F0F" w:rsidP="002A6C31">
      <w:r w:rsidRPr="00F96F0F">
        <w:rPr>
          <w:b/>
        </w:rPr>
        <w:t>Decision:</w:t>
      </w:r>
      <w:r>
        <w:tab/>
        <w:t>Motion carried.</w:t>
      </w:r>
    </w:p>
    <w:p w:rsidR="002A6C31" w:rsidRDefault="002A6C31" w:rsidP="002A6C31">
      <w:pPr>
        <w:rPr>
          <w:b/>
          <w:sz w:val="28"/>
          <w:szCs w:val="28"/>
        </w:rPr>
      </w:pPr>
    </w:p>
    <w:p w:rsidR="002A6C31" w:rsidRDefault="002A6C31" w:rsidP="002A6C31">
      <w:pPr>
        <w:rPr>
          <w:b/>
          <w:sz w:val="28"/>
          <w:szCs w:val="28"/>
        </w:rPr>
      </w:pPr>
      <w:r>
        <w:rPr>
          <w:b/>
          <w:sz w:val="28"/>
          <w:szCs w:val="28"/>
        </w:rPr>
        <w:t>Purchase Land – 46 Solberg Crescent</w:t>
      </w:r>
    </w:p>
    <w:p w:rsidR="002A6C31" w:rsidRDefault="002A6C31" w:rsidP="002A6C31"/>
    <w:p w:rsidR="002A6C31" w:rsidRDefault="002A6C31" w:rsidP="002A6C31">
      <w:r>
        <w:t xml:space="preserve">The Committee reviewed a request from the homeowner of 46 Solberg Crescent requesting to purchase a piece of backland at the rear of their property and adjoining properties. The land is not currently in the land bank and the Committee has no desire to place this block of land in the land bank at this time. </w:t>
      </w:r>
    </w:p>
    <w:p w:rsidR="002A6C31" w:rsidRDefault="002A6C31" w:rsidP="002A6C31"/>
    <w:p w:rsidR="002A6C31" w:rsidRDefault="002A6C31" w:rsidP="002A6C31">
      <w:r>
        <w:t>The request will be forwarded to the Deputy Municipal Clerk for further action.</w:t>
      </w:r>
    </w:p>
    <w:p w:rsidR="002A6C31" w:rsidRDefault="002A6C31" w:rsidP="002A6C31"/>
    <w:p w:rsidR="002A6C31" w:rsidRDefault="002A6C31" w:rsidP="002A6C31">
      <w:pPr>
        <w:rPr>
          <w:b/>
          <w:sz w:val="28"/>
          <w:szCs w:val="28"/>
        </w:rPr>
      </w:pPr>
      <w:r>
        <w:rPr>
          <w:b/>
          <w:sz w:val="28"/>
          <w:szCs w:val="28"/>
        </w:rPr>
        <w:t>Purchase Land – 255 Magee Road</w:t>
      </w:r>
    </w:p>
    <w:p w:rsidR="002A6C31" w:rsidRDefault="002A6C31" w:rsidP="002A6C31"/>
    <w:p w:rsidR="002A6C31" w:rsidRDefault="002A6C31" w:rsidP="002A6C31">
      <w:r>
        <w:t>The Committee reviewed correspondence from the resident of 255 Magee Road requesting to purchase a block of land. The Director advised that the land in question is not in the land bank and the Town has not, at this point, decided what they would be utilizing the land for in the future, therefore are  not recommending land sale at this time.</w:t>
      </w:r>
    </w:p>
    <w:p w:rsidR="002A6C31" w:rsidRDefault="002A6C31" w:rsidP="002A6C31"/>
    <w:p w:rsidR="002A6C31" w:rsidRDefault="002A6C31" w:rsidP="002A6C31">
      <w:r>
        <w:t>The Director advised that he would forward this information to the Deputy Municipal Clerk for response to the resident.</w:t>
      </w:r>
    </w:p>
    <w:p w:rsidR="00F96F0F" w:rsidRDefault="00F96F0F" w:rsidP="002A6C31"/>
    <w:p w:rsidR="00F96F0F" w:rsidRDefault="00F96F0F" w:rsidP="002A6C31"/>
    <w:p w:rsidR="00F96F0F" w:rsidRPr="00C43AA3" w:rsidRDefault="00F96F0F" w:rsidP="002A6C31"/>
    <w:p w:rsidR="002A6C31" w:rsidRDefault="002A6C31" w:rsidP="002A6C31">
      <w:pPr>
        <w:rPr>
          <w:b/>
          <w:sz w:val="28"/>
          <w:szCs w:val="28"/>
        </w:rPr>
      </w:pPr>
    </w:p>
    <w:p w:rsidR="002A6C31" w:rsidRDefault="002A6C31" w:rsidP="002A6C31">
      <w:pPr>
        <w:rPr>
          <w:b/>
          <w:sz w:val="28"/>
          <w:szCs w:val="28"/>
        </w:rPr>
      </w:pPr>
      <w:r>
        <w:rPr>
          <w:b/>
          <w:sz w:val="28"/>
          <w:szCs w:val="28"/>
        </w:rPr>
        <w:lastRenderedPageBreak/>
        <w:t>Speed Sign Placement on Airport Boulevard</w:t>
      </w:r>
    </w:p>
    <w:p w:rsidR="002A6C31" w:rsidRDefault="002A6C31" w:rsidP="002A6C31"/>
    <w:p w:rsidR="002A6C31" w:rsidRDefault="002A6C31" w:rsidP="002A6C31">
      <w:r>
        <w:t>The Committee reviewed correspondence from the Public Safety Committee indicating that the existing speed sign on Airport Blvd, by the former KFC building, was difficult to see and too far up the street. They are requesting that this speed sign, as per the diagram attached, be moved and repositioned so it could be more visible to the public.</w:t>
      </w:r>
    </w:p>
    <w:p w:rsidR="002A6C31" w:rsidRDefault="002A6C31" w:rsidP="002A6C31"/>
    <w:p w:rsidR="002A6C31" w:rsidRPr="00926F9D" w:rsidRDefault="002A6C31" w:rsidP="002A6C31">
      <w:r>
        <w:t>The Committee was in agreement and forwards to the Municipal Works Department for their action.</w:t>
      </w:r>
    </w:p>
    <w:p w:rsidR="002A6C31" w:rsidRDefault="002A6C31" w:rsidP="002A6C31"/>
    <w:p w:rsidR="002A6C31" w:rsidRDefault="002A6C31" w:rsidP="002A6C31">
      <w:pPr>
        <w:rPr>
          <w:b/>
          <w:sz w:val="28"/>
          <w:szCs w:val="28"/>
        </w:rPr>
      </w:pPr>
      <w:proofErr w:type="spellStart"/>
      <w:r w:rsidRPr="00A7162E">
        <w:rPr>
          <w:b/>
          <w:sz w:val="28"/>
          <w:szCs w:val="28"/>
        </w:rPr>
        <w:t>Eastgate</w:t>
      </w:r>
      <w:proofErr w:type="spellEnd"/>
      <w:r w:rsidRPr="00A7162E">
        <w:rPr>
          <w:b/>
          <w:sz w:val="28"/>
          <w:szCs w:val="28"/>
        </w:rPr>
        <w:t xml:space="preserve"> Phase 1</w:t>
      </w:r>
    </w:p>
    <w:p w:rsidR="002A6C31" w:rsidRDefault="002A6C31" w:rsidP="002A6C31">
      <w:pPr>
        <w:rPr>
          <w:b/>
          <w:sz w:val="28"/>
          <w:szCs w:val="28"/>
        </w:rPr>
      </w:pPr>
    </w:p>
    <w:p w:rsidR="002A6C31" w:rsidRDefault="002A6C31" w:rsidP="002A6C31">
      <w:proofErr w:type="spellStart"/>
      <w:r>
        <w:t>Cecon</w:t>
      </w:r>
      <w:proofErr w:type="spellEnd"/>
      <w:r>
        <w:t xml:space="preserve"> has requested an extension to the requirement to have the second lift of asphalt and sidewalk installation, for this construction season, be held off until the 2015 construction season.</w:t>
      </w:r>
    </w:p>
    <w:p w:rsidR="002A6C31" w:rsidRDefault="002A6C31" w:rsidP="002A6C31"/>
    <w:p w:rsidR="002A6C31" w:rsidRDefault="002A6C31" w:rsidP="002A6C31">
      <w:r>
        <w:t xml:space="preserve">The Committee discussed this request and had no concerns, provided the existing road surface be brought up to standard and the extension is done through an addendum of the development agreement which would see the warranty period for the infrastructure move forward a year. All the applicable changes made in that document must be signed by both </w:t>
      </w:r>
      <w:proofErr w:type="spellStart"/>
      <w:r>
        <w:t>Cecon</w:t>
      </w:r>
      <w:proofErr w:type="spellEnd"/>
      <w:r>
        <w:t xml:space="preserve"> Development Corporation and the Town of Gander.</w:t>
      </w:r>
    </w:p>
    <w:p w:rsidR="002A6C31" w:rsidRDefault="002A6C31" w:rsidP="002A6C31"/>
    <w:p w:rsidR="002A6C31" w:rsidRDefault="002A6C31" w:rsidP="002A6C31">
      <w:r w:rsidRPr="00704408">
        <w:rPr>
          <w:b/>
          <w:sz w:val="28"/>
          <w:szCs w:val="28"/>
        </w:rPr>
        <w:t>Tenders</w:t>
      </w:r>
    </w:p>
    <w:p w:rsidR="002A6C31" w:rsidRDefault="002A6C31" w:rsidP="002A6C31">
      <w:pPr>
        <w:rPr>
          <w:b/>
          <w:sz w:val="28"/>
          <w:szCs w:val="28"/>
        </w:rPr>
      </w:pPr>
      <w:proofErr w:type="spellStart"/>
      <w:r w:rsidRPr="00DF6305">
        <w:rPr>
          <w:b/>
          <w:sz w:val="28"/>
          <w:szCs w:val="28"/>
        </w:rPr>
        <w:t>Sacchi</w:t>
      </w:r>
      <w:proofErr w:type="spellEnd"/>
      <w:r w:rsidRPr="00DF6305">
        <w:rPr>
          <w:b/>
          <w:sz w:val="28"/>
          <w:szCs w:val="28"/>
        </w:rPr>
        <w:t xml:space="preserve"> Avenue Upgrading</w:t>
      </w:r>
    </w:p>
    <w:p w:rsidR="002A6C31" w:rsidRPr="00DF6305" w:rsidRDefault="002A6C31" w:rsidP="002A6C31">
      <w:pPr>
        <w:rPr>
          <w:b/>
          <w:sz w:val="28"/>
          <w:szCs w:val="28"/>
        </w:rPr>
      </w:pPr>
    </w:p>
    <w:p w:rsidR="002A6C31" w:rsidRDefault="002A6C31" w:rsidP="002A6C31">
      <w:r>
        <w:t xml:space="preserve">The Committee reviewed the results of the tender for </w:t>
      </w:r>
      <w:proofErr w:type="spellStart"/>
      <w:r w:rsidRPr="00FE01CC">
        <w:rPr>
          <w:b/>
          <w:i/>
        </w:rPr>
        <w:t>Sacchi</w:t>
      </w:r>
      <w:proofErr w:type="spellEnd"/>
      <w:r w:rsidRPr="00FE01CC">
        <w:rPr>
          <w:b/>
          <w:i/>
        </w:rPr>
        <w:t xml:space="preserve"> Avenue Upgrading</w:t>
      </w:r>
      <w:r>
        <w:t xml:space="preserve">. Two tenders were received and the Director advises that the lowest of the tenders that met specifications was submitted by </w:t>
      </w:r>
      <w:r w:rsidRPr="00FE01CC">
        <w:rPr>
          <w:b/>
          <w:i/>
        </w:rPr>
        <w:t>H. Wareham &amp; Sons</w:t>
      </w:r>
      <w:r>
        <w:rPr>
          <w:b/>
          <w:i/>
        </w:rPr>
        <w:t xml:space="preserve"> Lt</w:t>
      </w:r>
      <w:r w:rsidRPr="00FE01CC">
        <w:rPr>
          <w:b/>
          <w:i/>
        </w:rPr>
        <w:t>d.</w:t>
      </w:r>
    </w:p>
    <w:p w:rsidR="002A6C31" w:rsidRDefault="002A6C31" w:rsidP="002A6C31"/>
    <w:p w:rsidR="002A6C31" w:rsidRDefault="002A6C31" w:rsidP="002A6C31">
      <w:r>
        <w:t xml:space="preserve">The Committee recommends that the tender for </w:t>
      </w:r>
      <w:proofErr w:type="spellStart"/>
      <w:r w:rsidRPr="00FE01CC">
        <w:rPr>
          <w:b/>
          <w:i/>
        </w:rPr>
        <w:t>Sacchi</w:t>
      </w:r>
      <w:proofErr w:type="spellEnd"/>
      <w:r w:rsidRPr="00FE01CC">
        <w:rPr>
          <w:b/>
          <w:i/>
        </w:rPr>
        <w:t xml:space="preserve"> Avenue Upgrading</w:t>
      </w:r>
      <w:r>
        <w:t xml:space="preserve"> be awarded to </w:t>
      </w:r>
      <w:r w:rsidRPr="00FE01CC">
        <w:rPr>
          <w:b/>
          <w:i/>
        </w:rPr>
        <w:t>H.</w:t>
      </w:r>
      <w:r>
        <w:t xml:space="preserve"> </w:t>
      </w:r>
      <w:r w:rsidRPr="00FE01CC">
        <w:rPr>
          <w:b/>
          <w:i/>
        </w:rPr>
        <w:t xml:space="preserve">Wareham &amp; Sons </w:t>
      </w:r>
      <w:r>
        <w:rPr>
          <w:b/>
          <w:i/>
        </w:rPr>
        <w:t>Lt</w:t>
      </w:r>
      <w:r w:rsidRPr="00FE01CC">
        <w:rPr>
          <w:b/>
          <w:i/>
        </w:rPr>
        <w:t>d</w:t>
      </w:r>
      <w:r>
        <w:rPr>
          <w:b/>
          <w:i/>
        </w:rPr>
        <w:t>.</w:t>
      </w:r>
      <w:r>
        <w:t xml:space="preserve"> and refers the tender to the Finance Committee for its consideration.</w:t>
      </w:r>
    </w:p>
    <w:p w:rsidR="002A6C31" w:rsidRDefault="002A6C31" w:rsidP="002A6C31"/>
    <w:p w:rsidR="002A6C31" w:rsidRPr="00DF6305" w:rsidRDefault="002A6C31" w:rsidP="002A6C31">
      <w:pPr>
        <w:rPr>
          <w:b/>
          <w:sz w:val="28"/>
          <w:szCs w:val="28"/>
        </w:rPr>
      </w:pPr>
      <w:r w:rsidRPr="00DF6305">
        <w:rPr>
          <w:b/>
          <w:sz w:val="28"/>
          <w:szCs w:val="28"/>
        </w:rPr>
        <w:t>Caldwell Street Upgrading</w:t>
      </w:r>
    </w:p>
    <w:p w:rsidR="002A6C31" w:rsidRDefault="002A6C31" w:rsidP="002A6C31"/>
    <w:p w:rsidR="002A6C31" w:rsidRDefault="002A6C31" w:rsidP="002A6C31">
      <w:r>
        <w:t xml:space="preserve">The Committee reviewed the results of the tender for </w:t>
      </w:r>
      <w:r w:rsidRPr="00FE01CC">
        <w:rPr>
          <w:b/>
          <w:i/>
        </w:rPr>
        <w:t>Caldwell Street Upgrading</w:t>
      </w:r>
      <w:r>
        <w:t xml:space="preserve">. Two tenders were received and the Director advises that the lowest of the tenders that met specifications was submitted by </w:t>
      </w:r>
      <w:r w:rsidRPr="00FE01CC">
        <w:rPr>
          <w:b/>
          <w:i/>
        </w:rPr>
        <w:t>H. Wareham &amp; Sons</w:t>
      </w:r>
      <w:r>
        <w:rPr>
          <w:b/>
          <w:i/>
        </w:rPr>
        <w:t xml:space="preserve"> Ltd</w:t>
      </w:r>
      <w:r w:rsidRPr="00FE01CC">
        <w:rPr>
          <w:b/>
          <w:i/>
        </w:rPr>
        <w:t>.</w:t>
      </w:r>
    </w:p>
    <w:p w:rsidR="002A6C31" w:rsidRDefault="002A6C31" w:rsidP="002A6C31"/>
    <w:p w:rsidR="002A6C31" w:rsidRDefault="002A6C31" w:rsidP="002A6C31">
      <w:r>
        <w:t xml:space="preserve">The Committee recommends that the tender for </w:t>
      </w:r>
      <w:r w:rsidRPr="00FE01CC">
        <w:rPr>
          <w:b/>
          <w:i/>
        </w:rPr>
        <w:t>Caldwell Street Upgrading</w:t>
      </w:r>
      <w:r>
        <w:t xml:space="preserve"> be awarded to </w:t>
      </w:r>
      <w:r w:rsidRPr="00FE01CC">
        <w:rPr>
          <w:b/>
          <w:i/>
        </w:rPr>
        <w:t>H</w:t>
      </w:r>
      <w:r>
        <w:t xml:space="preserve">. </w:t>
      </w:r>
      <w:r w:rsidRPr="00FE01CC">
        <w:rPr>
          <w:b/>
          <w:i/>
        </w:rPr>
        <w:t xml:space="preserve">Wareham &amp; Sons </w:t>
      </w:r>
      <w:r>
        <w:rPr>
          <w:b/>
          <w:i/>
        </w:rPr>
        <w:t>Ltd.</w:t>
      </w:r>
      <w:r>
        <w:t xml:space="preserve"> and refers the tender to the Finance Committee for its consideration.</w:t>
      </w:r>
    </w:p>
    <w:p w:rsidR="006C70C0" w:rsidRDefault="006C70C0" w:rsidP="006C70C0"/>
    <w:p w:rsidR="00A53BAC" w:rsidRPr="006C70C0" w:rsidRDefault="00A53BAC" w:rsidP="006C70C0"/>
    <w:p w:rsidR="00132ED3" w:rsidRDefault="001557C1" w:rsidP="005E4537">
      <w:pPr>
        <w:pStyle w:val="Heading3"/>
      </w:pPr>
      <w:r>
        <w:lastRenderedPageBreak/>
        <w:t>F</w:t>
      </w:r>
      <w:r w:rsidR="002F3AB1">
        <w:t>.</w:t>
      </w:r>
      <w:r w:rsidR="00132ED3">
        <w:tab/>
      </w:r>
      <w:bookmarkStart w:id="2" w:name="OLE_LINK4"/>
      <w:bookmarkStart w:id="3"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F96F0F">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96F0F">
        <w:t>August</w:t>
      </w:r>
      <w:r w:rsidR="00AA3591">
        <w:t xml:space="preserve"> </w:t>
      </w:r>
      <w:r w:rsidR="00F96F0F">
        <w:t>7</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Councillor;</w:t>
      </w:r>
      <w:r w:rsidR="005118DA">
        <w:t xml:space="preserve"> </w:t>
      </w:r>
      <w:r w:rsidR="00055D2C">
        <w:t xml:space="preserve">G. Parrott, Councillor; </w:t>
      </w:r>
      <w:r w:rsidR="00FD448F">
        <w:t>G. Brown,</w:t>
      </w:r>
      <w:r w:rsidR="00536050">
        <w:t xml:space="preserve"> </w:t>
      </w:r>
      <w:r w:rsidR="00F96F0F">
        <w:t>Director of Finance</w:t>
      </w:r>
      <w:r w:rsidR="009632DE">
        <w:t>.</w:t>
      </w:r>
    </w:p>
    <w:p w:rsidR="00C51D99" w:rsidRDefault="00C51D99" w:rsidP="00E55F39"/>
    <w:p w:rsidR="00331F49" w:rsidRDefault="00822352" w:rsidP="00E55F39">
      <w:bookmarkStart w:id="4" w:name="OLE_LINK1"/>
      <w:r>
        <w:t>The following items were discussed:</w:t>
      </w:r>
    </w:p>
    <w:bookmarkEnd w:id="2"/>
    <w:bookmarkEnd w:id="3"/>
    <w:bookmarkEnd w:id="4"/>
    <w:p w:rsidR="00FC4A46" w:rsidRDefault="00FC4A46" w:rsidP="00FC4A46">
      <w:pPr>
        <w:rPr>
          <w:b/>
          <w:sz w:val="28"/>
          <w:szCs w:val="28"/>
        </w:rPr>
      </w:pPr>
    </w:p>
    <w:p w:rsidR="00130092" w:rsidRPr="007D645E" w:rsidRDefault="00130092" w:rsidP="00130092">
      <w:pPr>
        <w:rPr>
          <w:b/>
          <w:sz w:val="28"/>
          <w:szCs w:val="28"/>
        </w:rPr>
      </w:pPr>
      <w:r w:rsidRPr="007D645E">
        <w:rPr>
          <w:b/>
          <w:sz w:val="28"/>
          <w:szCs w:val="28"/>
        </w:rPr>
        <w:t>Invoice for Approval</w:t>
      </w:r>
    </w:p>
    <w:p w:rsidR="00130092" w:rsidRDefault="00130092" w:rsidP="00130092"/>
    <w:p w:rsidR="00130092" w:rsidRPr="007D645E" w:rsidRDefault="00130092" w:rsidP="00130092">
      <w:pPr>
        <w:pStyle w:val="NoSpacing"/>
        <w:rPr>
          <w:sz w:val="24"/>
          <w:szCs w:val="24"/>
          <w:u w:val="single"/>
        </w:rPr>
      </w:pPr>
      <w:r w:rsidRPr="007D645E">
        <w:rPr>
          <w:sz w:val="24"/>
          <w:szCs w:val="24"/>
          <w:u w:val="single"/>
        </w:rPr>
        <w:t>Operating</w:t>
      </w:r>
    </w:p>
    <w:p w:rsidR="00130092" w:rsidRPr="007D645E" w:rsidRDefault="00130092" w:rsidP="00130092">
      <w:pPr>
        <w:pStyle w:val="NoSpacing"/>
        <w:rPr>
          <w:sz w:val="24"/>
          <w:szCs w:val="24"/>
          <w:u w:val="single"/>
        </w:rPr>
      </w:pPr>
    </w:p>
    <w:p w:rsidR="00130092" w:rsidRPr="007D645E" w:rsidRDefault="00130092" w:rsidP="00130092">
      <w:pPr>
        <w:pStyle w:val="NoSpacing"/>
        <w:tabs>
          <w:tab w:val="left" w:pos="720"/>
          <w:tab w:val="decimal" w:pos="7920"/>
        </w:tabs>
        <w:rPr>
          <w:sz w:val="24"/>
          <w:szCs w:val="24"/>
          <w:u w:val="single"/>
        </w:rPr>
      </w:pPr>
      <w:r w:rsidRPr="007D645E">
        <w:rPr>
          <w:sz w:val="24"/>
          <w:szCs w:val="24"/>
          <w:u w:val="single"/>
        </w:rPr>
        <w:t xml:space="preserve">AS RECOMMENDED BY THE MUNICIPAL WORKS &amp; SERVICES COMMITTEE APRIL 6, 2014  </w:t>
      </w:r>
    </w:p>
    <w:p w:rsidR="00130092" w:rsidRPr="007D645E" w:rsidRDefault="00130092" w:rsidP="00130092">
      <w:pPr>
        <w:pStyle w:val="NoSpacing"/>
        <w:tabs>
          <w:tab w:val="left" w:pos="720"/>
          <w:tab w:val="decimal" w:pos="7920"/>
        </w:tabs>
        <w:rPr>
          <w:sz w:val="24"/>
          <w:szCs w:val="24"/>
          <w:u w:val="single"/>
        </w:rPr>
      </w:pPr>
    </w:p>
    <w:p w:rsidR="00130092" w:rsidRPr="007D645E" w:rsidRDefault="00130092" w:rsidP="00130092">
      <w:pPr>
        <w:numPr>
          <w:ilvl w:val="0"/>
          <w:numId w:val="30"/>
        </w:numPr>
        <w:jc w:val="left"/>
      </w:pPr>
      <w:r w:rsidRPr="007D645E">
        <w:t>Kaufmann</w:t>
      </w:r>
      <w:r w:rsidRPr="007D645E">
        <w:tab/>
      </w:r>
      <w:r>
        <w:tab/>
      </w:r>
      <w:r>
        <w:tab/>
      </w:r>
      <w:r>
        <w:tab/>
      </w:r>
      <w:r>
        <w:tab/>
      </w:r>
      <w:r>
        <w:tab/>
      </w:r>
      <w:r>
        <w:tab/>
      </w:r>
      <w:r>
        <w:tab/>
      </w:r>
      <w:r w:rsidRPr="007D645E">
        <w:t>$7,075.00  EUR</w:t>
      </w:r>
      <w:r>
        <w:t>Os</w:t>
      </w:r>
    </w:p>
    <w:p w:rsidR="00130092" w:rsidRPr="007D645E" w:rsidRDefault="00130092" w:rsidP="00130092">
      <w:pPr>
        <w:tabs>
          <w:tab w:val="decimal" w:pos="7920"/>
        </w:tabs>
        <w:ind w:left="720"/>
      </w:pPr>
      <w:r w:rsidRPr="007D645E">
        <w:t>00-400-6000-6400, Travel &amp; Repairs-Quotation# AS140065</w:t>
      </w:r>
    </w:p>
    <w:p w:rsidR="00130092" w:rsidRPr="007D645E" w:rsidRDefault="00130092" w:rsidP="00130092">
      <w:pPr>
        <w:pStyle w:val="NoSpacing"/>
        <w:tabs>
          <w:tab w:val="decimal" w:pos="7920"/>
        </w:tabs>
        <w:rPr>
          <w:sz w:val="24"/>
          <w:szCs w:val="24"/>
        </w:rPr>
      </w:pPr>
      <w:r w:rsidRPr="007D645E">
        <w:rPr>
          <w:sz w:val="24"/>
          <w:szCs w:val="24"/>
        </w:rPr>
        <w:t xml:space="preserve">             Budget   $45,000     Spent to </w:t>
      </w:r>
      <w:proofErr w:type="gramStart"/>
      <w:r w:rsidRPr="007D645E">
        <w:rPr>
          <w:sz w:val="24"/>
          <w:szCs w:val="24"/>
        </w:rPr>
        <w:t>date  $</w:t>
      </w:r>
      <w:proofErr w:type="gramEnd"/>
      <w:r w:rsidRPr="007D645E">
        <w:rPr>
          <w:sz w:val="24"/>
          <w:szCs w:val="24"/>
        </w:rPr>
        <w:t>23,726</w:t>
      </w:r>
      <w:r w:rsidRPr="007D645E">
        <w:rPr>
          <w:sz w:val="24"/>
          <w:szCs w:val="24"/>
        </w:rPr>
        <w:tab/>
      </w:r>
    </w:p>
    <w:p w:rsidR="00130092" w:rsidRPr="007D645E" w:rsidRDefault="00130092" w:rsidP="00130092">
      <w:pPr>
        <w:pStyle w:val="NoSpacing"/>
        <w:tabs>
          <w:tab w:val="decimal" w:pos="7920"/>
        </w:tabs>
        <w:ind w:left="720"/>
        <w:rPr>
          <w:sz w:val="24"/>
          <w:szCs w:val="24"/>
        </w:rPr>
      </w:pPr>
    </w:p>
    <w:p w:rsidR="00130092" w:rsidRPr="007D645E" w:rsidRDefault="00130092" w:rsidP="00130092">
      <w:pPr>
        <w:pStyle w:val="NoSpacing"/>
        <w:tabs>
          <w:tab w:val="left" w:pos="720"/>
          <w:tab w:val="decimal" w:pos="7920"/>
        </w:tabs>
        <w:rPr>
          <w:sz w:val="24"/>
          <w:szCs w:val="24"/>
        </w:rPr>
      </w:pPr>
      <w:bookmarkStart w:id="5" w:name="_GoBack"/>
      <w:bookmarkEnd w:id="5"/>
    </w:p>
    <w:p w:rsidR="00130092" w:rsidRPr="007D645E" w:rsidRDefault="00130092" w:rsidP="00130092">
      <w:pPr>
        <w:pStyle w:val="NoSpacing"/>
        <w:tabs>
          <w:tab w:val="left" w:pos="720"/>
          <w:tab w:val="decimal" w:pos="7920"/>
        </w:tabs>
        <w:rPr>
          <w:sz w:val="24"/>
          <w:szCs w:val="24"/>
          <w:u w:val="single"/>
        </w:rPr>
      </w:pPr>
      <w:r w:rsidRPr="007D645E">
        <w:rPr>
          <w:sz w:val="24"/>
          <w:szCs w:val="24"/>
        </w:rPr>
        <w:t>Total operating invoices for approval</w:t>
      </w:r>
      <w:r w:rsidRPr="007D645E">
        <w:rPr>
          <w:sz w:val="24"/>
          <w:szCs w:val="24"/>
        </w:rPr>
        <w:tab/>
      </w:r>
      <w:r w:rsidRPr="007D645E">
        <w:rPr>
          <w:sz w:val="24"/>
          <w:szCs w:val="24"/>
          <w:u w:val="single"/>
        </w:rPr>
        <w:t>$7</w:t>
      </w:r>
      <w:r>
        <w:rPr>
          <w:sz w:val="24"/>
          <w:szCs w:val="24"/>
          <w:u w:val="single"/>
        </w:rPr>
        <w:t>,</w:t>
      </w:r>
      <w:r w:rsidRPr="007D645E">
        <w:rPr>
          <w:sz w:val="24"/>
          <w:szCs w:val="24"/>
          <w:u w:val="single"/>
        </w:rPr>
        <w:t>075.00 EUROs</w:t>
      </w:r>
    </w:p>
    <w:p w:rsidR="00130092" w:rsidRDefault="00130092" w:rsidP="00130092"/>
    <w:p w:rsidR="00130092" w:rsidRPr="00130092" w:rsidRDefault="00130092" w:rsidP="00130092">
      <w:pPr>
        <w:rPr>
          <w:rFonts w:cs="Calibri"/>
          <w:b/>
          <w:color w:val="000000"/>
          <w:sz w:val="28"/>
          <w:szCs w:val="28"/>
          <w:lang w:val="en-GB"/>
        </w:rPr>
      </w:pPr>
      <w:r w:rsidRPr="00130092">
        <w:rPr>
          <w:rFonts w:cs="Calibri"/>
          <w:b/>
          <w:color w:val="000000"/>
          <w:sz w:val="28"/>
          <w:szCs w:val="28"/>
          <w:lang w:val="en-GB"/>
        </w:rPr>
        <w:t>Motion #14-168</w:t>
      </w:r>
    </w:p>
    <w:p w:rsidR="00130092" w:rsidRPr="00130092" w:rsidRDefault="00130092" w:rsidP="00130092">
      <w:pPr>
        <w:rPr>
          <w:rFonts w:cs="Calibri"/>
          <w:b/>
          <w:color w:val="000000"/>
          <w:sz w:val="28"/>
          <w:szCs w:val="28"/>
          <w:lang w:val="en-GB"/>
        </w:rPr>
      </w:pPr>
      <w:r w:rsidRPr="00130092">
        <w:rPr>
          <w:rFonts w:cs="Calibri"/>
          <w:b/>
          <w:color w:val="000000"/>
          <w:sz w:val="28"/>
          <w:szCs w:val="28"/>
          <w:lang w:val="en-GB"/>
        </w:rPr>
        <w:t>Invoice for Approval</w:t>
      </w:r>
    </w:p>
    <w:p w:rsidR="00130092" w:rsidRPr="00130092" w:rsidRDefault="00130092" w:rsidP="00130092">
      <w:pPr>
        <w:rPr>
          <w:rFonts w:cs="Calibri"/>
          <w:b/>
          <w:color w:val="000000"/>
          <w:sz w:val="28"/>
          <w:szCs w:val="28"/>
          <w:lang w:val="en-GB"/>
        </w:rPr>
      </w:pPr>
    </w:p>
    <w:p w:rsidR="00130092" w:rsidRDefault="00130092" w:rsidP="00130092">
      <w:pPr>
        <w:rPr>
          <w:rFonts w:cs="Calibri"/>
          <w:color w:val="000000"/>
          <w:lang w:val="en-GB"/>
        </w:rPr>
      </w:pPr>
      <w:r>
        <w:rPr>
          <w:rFonts w:cs="Calibri"/>
          <w:color w:val="000000"/>
          <w:lang w:val="en-GB"/>
        </w:rPr>
        <w:t>Moved by Deputy Mayor Abbott and seconded by Councillor Parrott that the invoice be paid as presented.</w:t>
      </w:r>
    </w:p>
    <w:p w:rsidR="00130092" w:rsidRDefault="00130092" w:rsidP="00130092">
      <w:pPr>
        <w:rPr>
          <w:rFonts w:cs="Calibri"/>
          <w:color w:val="000000"/>
          <w:lang w:val="en-GB"/>
        </w:rPr>
      </w:pPr>
    </w:p>
    <w:p w:rsidR="00130092" w:rsidRDefault="00130092" w:rsidP="00130092">
      <w:pPr>
        <w:rPr>
          <w:rFonts w:cs="Calibri"/>
          <w:color w:val="000000"/>
          <w:lang w:val="en-GB"/>
        </w:rPr>
      </w:pPr>
      <w:r>
        <w:rPr>
          <w:rFonts w:cs="Calibri"/>
          <w:color w:val="000000"/>
          <w:lang w:val="en-GB"/>
        </w:rPr>
        <w:tab/>
      </w:r>
      <w:r>
        <w:rPr>
          <w:rFonts w:cs="Calibri"/>
          <w:color w:val="000000"/>
          <w:lang w:val="en-GB"/>
        </w:rPr>
        <w:tab/>
        <w:t>In Favour:</w:t>
      </w:r>
      <w:r>
        <w:rPr>
          <w:rFonts w:cs="Calibri"/>
          <w:color w:val="000000"/>
          <w:lang w:val="en-GB"/>
        </w:rPr>
        <w:tab/>
        <w:t>7</w:t>
      </w:r>
      <w:r>
        <w:rPr>
          <w:rFonts w:cs="Calibri"/>
          <w:color w:val="000000"/>
          <w:lang w:val="en-GB"/>
        </w:rPr>
        <w:tab/>
        <w:t>Opposing:</w:t>
      </w:r>
      <w:r>
        <w:rPr>
          <w:rFonts w:cs="Calibri"/>
          <w:color w:val="000000"/>
          <w:lang w:val="en-GB"/>
        </w:rPr>
        <w:tab/>
        <w:t>0</w:t>
      </w:r>
    </w:p>
    <w:p w:rsidR="00130092" w:rsidRDefault="00130092" w:rsidP="00130092">
      <w:pPr>
        <w:rPr>
          <w:rFonts w:cs="Calibri"/>
          <w:color w:val="000000"/>
          <w:lang w:val="en-GB"/>
        </w:rPr>
      </w:pPr>
    </w:p>
    <w:p w:rsidR="00130092" w:rsidRDefault="00130092" w:rsidP="00130092">
      <w:pPr>
        <w:rPr>
          <w:rFonts w:cs="Calibri"/>
          <w:color w:val="000000"/>
          <w:lang w:val="en-GB"/>
        </w:rPr>
      </w:pPr>
      <w:r w:rsidRPr="00130092">
        <w:rPr>
          <w:rFonts w:cs="Calibri"/>
          <w:b/>
          <w:color w:val="000000"/>
          <w:lang w:val="en-GB"/>
        </w:rPr>
        <w:t>Decision:</w:t>
      </w:r>
      <w:r>
        <w:rPr>
          <w:rFonts w:cs="Calibri"/>
          <w:color w:val="000000"/>
          <w:lang w:val="en-GB"/>
        </w:rPr>
        <w:tab/>
        <w:t>Motion carried.</w:t>
      </w:r>
    </w:p>
    <w:p w:rsidR="00130092" w:rsidRDefault="00130092" w:rsidP="00130092">
      <w:pPr>
        <w:rPr>
          <w:rFonts w:cs="Calibri"/>
          <w:color w:val="000000"/>
          <w:lang w:val="en-GB"/>
        </w:rPr>
      </w:pPr>
    </w:p>
    <w:p w:rsidR="00130092" w:rsidRPr="007D645E" w:rsidRDefault="00130092" w:rsidP="00130092">
      <w:pPr>
        <w:rPr>
          <w:b/>
          <w:sz w:val="28"/>
          <w:szCs w:val="28"/>
        </w:rPr>
      </w:pPr>
      <w:r w:rsidRPr="007D645E">
        <w:rPr>
          <w:b/>
          <w:sz w:val="28"/>
          <w:szCs w:val="28"/>
        </w:rPr>
        <w:t>Gander Curling Club</w:t>
      </w:r>
    </w:p>
    <w:p w:rsidR="00130092" w:rsidRDefault="00130092" w:rsidP="00130092"/>
    <w:p w:rsidR="00130092" w:rsidRDefault="00130092" w:rsidP="00130092">
      <w:r>
        <w:t>The Gander Curling Club has written requesting the Town give them a small piece of land adjacent to their property in order that they can build a storage building for a new piece of equipment.  They need the extra land in order to have sufficient legal side yard to build the new shed.  The land they are requesting has a water line running underneath it.</w:t>
      </w:r>
    </w:p>
    <w:p w:rsidR="00130092" w:rsidRDefault="00130092" w:rsidP="00130092"/>
    <w:p w:rsidR="00130092" w:rsidRDefault="00130092" w:rsidP="00130092">
      <w:r>
        <w:t>The Committee felt that rather than sell the land that we should lease it.  If the land is leased there will be no legal or survey costs incurred.</w:t>
      </w:r>
    </w:p>
    <w:p w:rsidR="00130092" w:rsidRDefault="00130092" w:rsidP="00130092"/>
    <w:p w:rsidR="005A1EAB" w:rsidRPr="005A1EAB" w:rsidRDefault="005A1EAB" w:rsidP="00130092">
      <w:pPr>
        <w:rPr>
          <w:b/>
          <w:sz w:val="26"/>
          <w:szCs w:val="26"/>
        </w:rPr>
      </w:pPr>
      <w:r w:rsidRPr="005A1EAB">
        <w:rPr>
          <w:b/>
          <w:sz w:val="26"/>
          <w:szCs w:val="26"/>
        </w:rPr>
        <w:lastRenderedPageBreak/>
        <w:t>Motion #14-169</w:t>
      </w:r>
    </w:p>
    <w:p w:rsidR="005A1EAB" w:rsidRPr="005A1EAB" w:rsidRDefault="005A1EAB" w:rsidP="00130092">
      <w:pPr>
        <w:rPr>
          <w:b/>
          <w:sz w:val="26"/>
          <w:szCs w:val="26"/>
        </w:rPr>
      </w:pPr>
      <w:r w:rsidRPr="005A1EAB">
        <w:rPr>
          <w:b/>
          <w:sz w:val="26"/>
          <w:szCs w:val="26"/>
        </w:rPr>
        <w:t>Gander Curling Club</w:t>
      </w:r>
    </w:p>
    <w:p w:rsidR="005A1EAB" w:rsidRDefault="005A1EAB" w:rsidP="00130092"/>
    <w:p w:rsidR="00130092" w:rsidRDefault="005A1EAB" w:rsidP="00130092">
      <w:r>
        <w:t xml:space="preserve">Moved by Deputy Mayor Abbott and seconded by </w:t>
      </w:r>
      <w:proofErr w:type="spellStart"/>
      <w:r>
        <w:t>Councillor</w:t>
      </w:r>
      <w:proofErr w:type="spellEnd"/>
      <w:r>
        <w:t xml:space="preserve"> Parrott</w:t>
      </w:r>
      <w:r w:rsidR="00130092">
        <w:t xml:space="preserve"> that the Town lease a parcel of land to the Gander Curling Club, as attached for $1 per year.</w:t>
      </w:r>
    </w:p>
    <w:p w:rsidR="005A1EAB" w:rsidRDefault="005A1EAB" w:rsidP="00130092"/>
    <w:p w:rsidR="005A1EAB" w:rsidRDefault="005A1EAB" w:rsidP="00130092">
      <w:r>
        <w:tab/>
      </w:r>
      <w:r>
        <w:tab/>
        <w:t xml:space="preserve">In </w:t>
      </w:r>
      <w:proofErr w:type="spellStart"/>
      <w:r>
        <w:t>Favour</w:t>
      </w:r>
      <w:proofErr w:type="spellEnd"/>
      <w:r>
        <w:t>:</w:t>
      </w:r>
      <w:r>
        <w:tab/>
        <w:t>7</w:t>
      </w:r>
      <w:r>
        <w:tab/>
        <w:t>Opposing:</w:t>
      </w:r>
      <w:r>
        <w:tab/>
        <w:t>0</w:t>
      </w:r>
    </w:p>
    <w:p w:rsidR="005A1EAB" w:rsidRDefault="005A1EAB" w:rsidP="00130092"/>
    <w:p w:rsidR="005A1EAB" w:rsidRDefault="005A1EAB" w:rsidP="00130092">
      <w:r w:rsidRPr="005A1EAB">
        <w:rPr>
          <w:b/>
        </w:rPr>
        <w:t>Decision:</w:t>
      </w:r>
      <w:r>
        <w:tab/>
        <w:t>Motion carried.</w:t>
      </w:r>
    </w:p>
    <w:p w:rsidR="00130092" w:rsidRDefault="00130092" w:rsidP="00130092"/>
    <w:p w:rsidR="00130092" w:rsidRPr="008226C2" w:rsidRDefault="00130092" w:rsidP="00130092">
      <w:pPr>
        <w:rPr>
          <w:b/>
          <w:sz w:val="28"/>
          <w:szCs w:val="28"/>
        </w:rPr>
      </w:pPr>
      <w:r w:rsidRPr="008226C2">
        <w:rPr>
          <w:b/>
          <w:sz w:val="28"/>
          <w:szCs w:val="28"/>
        </w:rPr>
        <w:t>Gas Tax Funding 2014-2018</w:t>
      </w:r>
    </w:p>
    <w:p w:rsidR="00130092" w:rsidRDefault="00130092" w:rsidP="00130092"/>
    <w:p w:rsidR="00130092" w:rsidRDefault="00130092" w:rsidP="00130092">
      <w:r>
        <w:t>The Committee reviewed correspondence from the Provincial Government regarding the New Gas Tax Agreement.  Over the next five years, the Town of Gander will receive approximately $2.35 million in funding.  The amount will be the same for 2014 and 2015 and increase thereafter.</w:t>
      </w:r>
    </w:p>
    <w:p w:rsidR="00130092" w:rsidRDefault="00130092" w:rsidP="00130092"/>
    <w:p w:rsidR="00130092" w:rsidRDefault="00130092" w:rsidP="00130092">
      <w:r>
        <w:t xml:space="preserve">Council has already decided that its Gas Tax Funding will go towards the funding of its new sewage treatment facility.  </w:t>
      </w:r>
    </w:p>
    <w:p w:rsidR="00130092" w:rsidRDefault="00130092" w:rsidP="00130092"/>
    <w:p w:rsidR="00130092" w:rsidRPr="008226C2" w:rsidRDefault="00130092" w:rsidP="00130092">
      <w:pPr>
        <w:rPr>
          <w:b/>
          <w:sz w:val="28"/>
          <w:szCs w:val="28"/>
        </w:rPr>
      </w:pPr>
      <w:r w:rsidRPr="008226C2">
        <w:rPr>
          <w:b/>
          <w:sz w:val="28"/>
          <w:szCs w:val="28"/>
        </w:rPr>
        <w:t>Company Pension Plan</w:t>
      </w:r>
    </w:p>
    <w:p w:rsidR="00130092" w:rsidRDefault="00130092" w:rsidP="00130092"/>
    <w:p w:rsidR="00130092" w:rsidRDefault="00130092" w:rsidP="00130092">
      <w:r>
        <w:t xml:space="preserve">The Town of Gander currently has a defined contribution pension plan for its employees.  These plans are very restrictive on how the money can be drawn down once an individual has retired.  Because of these restrictions, Council had decided that it would change the plan to a Group RRSP.  The Town went to market inviting quotations for providing this service and the Royal Bank is the preferred bidder.  </w:t>
      </w:r>
    </w:p>
    <w:p w:rsidR="00561238" w:rsidRDefault="00561238" w:rsidP="00130092"/>
    <w:p w:rsidR="00561238" w:rsidRPr="00561238" w:rsidRDefault="00561238" w:rsidP="00130092">
      <w:pPr>
        <w:rPr>
          <w:b/>
          <w:sz w:val="26"/>
          <w:szCs w:val="26"/>
        </w:rPr>
      </w:pPr>
      <w:r w:rsidRPr="00561238">
        <w:rPr>
          <w:b/>
          <w:sz w:val="26"/>
          <w:szCs w:val="26"/>
        </w:rPr>
        <w:t>Motion #14-170</w:t>
      </w:r>
    </w:p>
    <w:p w:rsidR="00561238" w:rsidRPr="00561238" w:rsidRDefault="00561238" w:rsidP="00130092">
      <w:pPr>
        <w:rPr>
          <w:b/>
          <w:sz w:val="26"/>
          <w:szCs w:val="26"/>
        </w:rPr>
      </w:pPr>
      <w:r w:rsidRPr="00561238">
        <w:rPr>
          <w:b/>
          <w:sz w:val="26"/>
          <w:szCs w:val="26"/>
        </w:rPr>
        <w:t>Company Pension Plan</w:t>
      </w:r>
    </w:p>
    <w:p w:rsidR="00130092" w:rsidRDefault="00130092" w:rsidP="00130092"/>
    <w:p w:rsidR="00130092" w:rsidRDefault="00F37DE1" w:rsidP="00130092">
      <w:r>
        <w:t xml:space="preserve">Moved by Deputy Mayor Abbott and seconded by </w:t>
      </w:r>
      <w:proofErr w:type="spellStart"/>
      <w:r>
        <w:t>Councillor</w:t>
      </w:r>
      <w:proofErr w:type="spellEnd"/>
      <w:r>
        <w:t xml:space="preserve"> Lorenzen</w:t>
      </w:r>
      <w:r w:rsidR="00130092">
        <w:t xml:space="preserve"> that the Town of Gander contract with the Royal Bank to offer a Group RRSP plan to its employees.</w:t>
      </w:r>
    </w:p>
    <w:p w:rsidR="00F37DE1" w:rsidRDefault="00F37DE1" w:rsidP="00130092"/>
    <w:p w:rsidR="00F37DE1" w:rsidRDefault="002B5FD4" w:rsidP="00130092">
      <w:r>
        <w:tab/>
      </w:r>
      <w:r>
        <w:tab/>
        <w:t xml:space="preserve">In </w:t>
      </w:r>
      <w:proofErr w:type="spellStart"/>
      <w:r>
        <w:t>Favour</w:t>
      </w:r>
      <w:proofErr w:type="spellEnd"/>
      <w:r>
        <w:t>:</w:t>
      </w:r>
      <w:r>
        <w:tab/>
        <w:t>7</w:t>
      </w:r>
      <w:r>
        <w:tab/>
        <w:t>Opposing:</w:t>
      </w:r>
      <w:r>
        <w:tab/>
        <w:t>0</w:t>
      </w:r>
    </w:p>
    <w:p w:rsidR="002B5FD4" w:rsidRDefault="002B5FD4" w:rsidP="00130092"/>
    <w:p w:rsidR="002B5FD4" w:rsidRDefault="002B5FD4" w:rsidP="00130092">
      <w:r w:rsidRPr="002B5FD4">
        <w:rPr>
          <w:b/>
        </w:rPr>
        <w:t>Decision:</w:t>
      </w:r>
      <w:r>
        <w:tab/>
        <w:t>Motion carried.</w:t>
      </w:r>
    </w:p>
    <w:p w:rsidR="00130092" w:rsidRDefault="00130092" w:rsidP="00130092"/>
    <w:p w:rsidR="00130092" w:rsidRPr="00AE48D8" w:rsidRDefault="00130092" w:rsidP="00130092">
      <w:pPr>
        <w:rPr>
          <w:b/>
          <w:sz w:val="28"/>
          <w:szCs w:val="28"/>
        </w:rPr>
      </w:pPr>
      <w:r>
        <w:rPr>
          <w:b/>
          <w:sz w:val="28"/>
          <w:szCs w:val="28"/>
        </w:rPr>
        <w:t>Property Tax Reductions</w:t>
      </w:r>
    </w:p>
    <w:p w:rsidR="00130092" w:rsidRDefault="00130092" w:rsidP="00130092"/>
    <w:p w:rsidR="00130092" w:rsidRDefault="00130092" w:rsidP="00130092">
      <w:r>
        <w:t xml:space="preserve">The Committee reviewed two residential property tax reduction applications which have been submitted in accordance with Council’s policy on tax reductions for residential property.  </w:t>
      </w:r>
    </w:p>
    <w:p w:rsidR="00130092" w:rsidRDefault="00130092" w:rsidP="00130092"/>
    <w:p w:rsidR="0088107D" w:rsidRPr="0088107D" w:rsidRDefault="0088107D" w:rsidP="00130092">
      <w:pPr>
        <w:rPr>
          <w:b/>
          <w:sz w:val="26"/>
          <w:szCs w:val="26"/>
        </w:rPr>
      </w:pPr>
      <w:r w:rsidRPr="0088107D">
        <w:rPr>
          <w:b/>
          <w:sz w:val="26"/>
          <w:szCs w:val="26"/>
        </w:rPr>
        <w:lastRenderedPageBreak/>
        <w:t>Motion #14-171</w:t>
      </w:r>
    </w:p>
    <w:p w:rsidR="0088107D" w:rsidRPr="0088107D" w:rsidRDefault="0088107D" w:rsidP="00130092">
      <w:pPr>
        <w:rPr>
          <w:b/>
          <w:sz w:val="26"/>
          <w:szCs w:val="26"/>
        </w:rPr>
      </w:pPr>
      <w:r w:rsidRPr="0088107D">
        <w:rPr>
          <w:b/>
          <w:sz w:val="26"/>
          <w:szCs w:val="26"/>
        </w:rPr>
        <w:t>Property Tax Reductions</w:t>
      </w:r>
    </w:p>
    <w:p w:rsidR="0088107D" w:rsidRDefault="0088107D" w:rsidP="00130092"/>
    <w:p w:rsidR="00130092" w:rsidRDefault="0088107D" w:rsidP="00130092">
      <w:r>
        <w:t xml:space="preserve">Moved by Deputy Mayor Abbott and seconded by </w:t>
      </w:r>
      <w:proofErr w:type="spellStart"/>
      <w:r>
        <w:t>Councillor</w:t>
      </w:r>
      <w:proofErr w:type="spellEnd"/>
      <w:r>
        <w:t xml:space="preserve"> Anstey</w:t>
      </w:r>
      <w:r w:rsidR="00130092">
        <w:t xml:space="preserve"> that the two property tax reduction applications be approved as attached.</w:t>
      </w:r>
    </w:p>
    <w:p w:rsidR="0088107D" w:rsidRDefault="0088107D" w:rsidP="00130092"/>
    <w:p w:rsidR="0088107D" w:rsidRDefault="0088107D" w:rsidP="00130092">
      <w:r>
        <w:tab/>
      </w:r>
      <w:r>
        <w:tab/>
        <w:t xml:space="preserve">In </w:t>
      </w:r>
      <w:proofErr w:type="spellStart"/>
      <w:r>
        <w:t>Favour</w:t>
      </w:r>
      <w:proofErr w:type="spellEnd"/>
      <w:r>
        <w:t>:</w:t>
      </w:r>
      <w:r>
        <w:tab/>
        <w:t>7</w:t>
      </w:r>
      <w:r>
        <w:tab/>
        <w:t>Opposing:</w:t>
      </w:r>
      <w:r>
        <w:tab/>
        <w:t>0</w:t>
      </w:r>
    </w:p>
    <w:p w:rsidR="0088107D" w:rsidRDefault="0088107D" w:rsidP="00130092"/>
    <w:p w:rsidR="0088107D" w:rsidRDefault="0088107D" w:rsidP="00130092">
      <w:r w:rsidRPr="0088107D">
        <w:rPr>
          <w:b/>
        </w:rPr>
        <w:t>Decision:</w:t>
      </w:r>
      <w:r>
        <w:tab/>
        <w:t>Motion carried.</w:t>
      </w:r>
    </w:p>
    <w:p w:rsidR="00130092" w:rsidRDefault="00130092" w:rsidP="00130092"/>
    <w:p w:rsidR="00130092" w:rsidRDefault="00130092" w:rsidP="00130092">
      <w:pPr>
        <w:rPr>
          <w:b/>
          <w:sz w:val="28"/>
          <w:szCs w:val="28"/>
        </w:rPr>
      </w:pPr>
      <w:r>
        <w:rPr>
          <w:b/>
          <w:sz w:val="28"/>
          <w:szCs w:val="28"/>
        </w:rPr>
        <w:t>Tender – Caldwell Street Upgrading</w:t>
      </w:r>
    </w:p>
    <w:p w:rsidR="00130092" w:rsidRDefault="00130092" w:rsidP="00130092"/>
    <w:p w:rsidR="00130092" w:rsidRDefault="00130092" w:rsidP="00130092">
      <w:pPr>
        <w:autoSpaceDE w:val="0"/>
        <w:autoSpaceDN w:val="0"/>
        <w:adjustRightInd w:val="0"/>
        <w:rPr>
          <w:rFonts w:eastAsia="Times New Roman" w:cs="Calibri"/>
          <w:color w:val="000000"/>
        </w:rPr>
      </w:pPr>
      <w:r>
        <w:rPr>
          <w:rFonts w:eastAsia="Times New Roman" w:cs="Calibri"/>
          <w:color w:val="000000"/>
        </w:rPr>
        <w:t xml:space="preserve">The Finance Committee reviewed tender results for Caldwell Street Upgrading for which two bids were received.  The lowest bid that met specifications was from H. Wareham &amp; Sons Ltd.   </w:t>
      </w:r>
    </w:p>
    <w:p w:rsidR="00130092" w:rsidRDefault="00130092" w:rsidP="00130092">
      <w:pPr>
        <w:autoSpaceDE w:val="0"/>
        <w:autoSpaceDN w:val="0"/>
        <w:adjustRightInd w:val="0"/>
        <w:jc w:val="left"/>
        <w:rPr>
          <w:rFonts w:eastAsia="Times New Roman"/>
          <w:color w:val="000000"/>
          <w:szCs w:val="16"/>
        </w:rPr>
      </w:pPr>
      <w:r>
        <w:rPr>
          <w:rFonts w:eastAsia="Times New Roman"/>
          <w:color w:val="000000"/>
          <w:szCs w:val="16"/>
        </w:rPr>
        <w:t xml:space="preserve"> </w:t>
      </w:r>
    </w:p>
    <w:p w:rsidR="00476751" w:rsidRPr="00B747F5" w:rsidRDefault="00476751" w:rsidP="00130092">
      <w:pPr>
        <w:autoSpaceDE w:val="0"/>
        <w:autoSpaceDN w:val="0"/>
        <w:adjustRightInd w:val="0"/>
        <w:rPr>
          <w:rFonts w:eastAsia="Times New Roman"/>
          <w:b/>
          <w:color w:val="000000"/>
          <w:sz w:val="26"/>
          <w:szCs w:val="26"/>
        </w:rPr>
      </w:pPr>
      <w:r w:rsidRPr="00B747F5">
        <w:rPr>
          <w:rFonts w:eastAsia="Times New Roman"/>
          <w:b/>
          <w:color w:val="000000"/>
          <w:sz w:val="26"/>
          <w:szCs w:val="26"/>
        </w:rPr>
        <w:t>Motion #14-172</w:t>
      </w:r>
    </w:p>
    <w:p w:rsidR="00476751" w:rsidRPr="00B747F5" w:rsidRDefault="00476751" w:rsidP="00130092">
      <w:pPr>
        <w:autoSpaceDE w:val="0"/>
        <w:autoSpaceDN w:val="0"/>
        <w:adjustRightInd w:val="0"/>
        <w:rPr>
          <w:rFonts w:eastAsia="Times New Roman"/>
          <w:b/>
          <w:color w:val="000000"/>
          <w:sz w:val="26"/>
          <w:szCs w:val="26"/>
        </w:rPr>
      </w:pPr>
      <w:r w:rsidRPr="00B747F5">
        <w:rPr>
          <w:rFonts w:eastAsia="Times New Roman"/>
          <w:b/>
          <w:color w:val="000000"/>
          <w:sz w:val="26"/>
          <w:szCs w:val="26"/>
        </w:rPr>
        <w:t>Tender – Caldwell Street Upgrading</w:t>
      </w:r>
    </w:p>
    <w:p w:rsidR="00476751" w:rsidRDefault="00476751" w:rsidP="00130092">
      <w:pPr>
        <w:autoSpaceDE w:val="0"/>
        <w:autoSpaceDN w:val="0"/>
        <w:adjustRightInd w:val="0"/>
        <w:rPr>
          <w:rFonts w:eastAsia="Times New Roman"/>
          <w:color w:val="000000"/>
          <w:szCs w:val="16"/>
        </w:rPr>
      </w:pPr>
    </w:p>
    <w:p w:rsidR="00130092" w:rsidRDefault="00090E0C" w:rsidP="00130092">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130092">
        <w:rPr>
          <w:rFonts w:eastAsia="Times New Roman"/>
          <w:color w:val="000000"/>
          <w:szCs w:val="16"/>
        </w:rPr>
        <w:t xml:space="preserve"> that the tender for Caldwell Street Upgrading be awarded to H. Wareham &amp; Sons Ltd. at a price of $265,618.93 HST inclusive. </w:t>
      </w:r>
    </w:p>
    <w:p w:rsidR="00130092" w:rsidRDefault="00130092" w:rsidP="00130092">
      <w:pPr>
        <w:autoSpaceDE w:val="0"/>
        <w:autoSpaceDN w:val="0"/>
        <w:adjustRightInd w:val="0"/>
        <w:rPr>
          <w:rFonts w:eastAsia="Times New Roman"/>
          <w:color w:val="000000"/>
          <w:szCs w:val="16"/>
        </w:rPr>
      </w:pPr>
    </w:p>
    <w:p w:rsidR="00090E0C" w:rsidRDefault="00090E0C" w:rsidP="00130092">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090E0C" w:rsidRDefault="00090E0C" w:rsidP="00130092">
      <w:pPr>
        <w:autoSpaceDE w:val="0"/>
        <w:autoSpaceDN w:val="0"/>
        <w:adjustRightInd w:val="0"/>
        <w:rPr>
          <w:rFonts w:eastAsia="Times New Roman"/>
          <w:color w:val="000000"/>
          <w:szCs w:val="16"/>
        </w:rPr>
      </w:pPr>
    </w:p>
    <w:p w:rsidR="00090E0C" w:rsidRDefault="00090E0C" w:rsidP="00130092">
      <w:pPr>
        <w:autoSpaceDE w:val="0"/>
        <w:autoSpaceDN w:val="0"/>
        <w:adjustRightInd w:val="0"/>
        <w:rPr>
          <w:rFonts w:eastAsia="Times New Roman"/>
          <w:color w:val="000000"/>
          <w:szCs w:val="16"/>
        </w:rPr>
      </w:pPr>
      <w:r w:rsidRPr="00090E0C">
        <w:rPr>
          <w:rFonts w:eastAsia="Times New Roman"/>
          <w:b/>
          <w:color w:val="000000"/>
          <w:szCs w:val="16"/>
        </w:rPr>
        <w:t>Decision:</w:t>
      </w:r>
      <w:r>
        <w:rPr>
          <w:rFonts w:eastAsia="Times New Roman"/>
          <w:color w:val="000000"/>
          <w:szCs w:val="16"/>
        </w:rPr>
        <w:tab/>
        <w:t>Motion carried.</w:t>
      </w:r>
    </w:p>
    <w:p w:rsidR="00090E0C" w:rsidRDefault="00090E0C" w:rsidP="00130092">
      <w:pPr>
        <w:autoSpaceDE w:val="0"/>
        <w:autoSpaceDN w:val="0"/>
        <w:adjustRightInd w:val="0"/>
        <w:rPr>
          <w:rFonts w:eastAsia="Times New Roman"/>
          <w:color w:val="000000"/>
          <w:szCs w:val="16"/>
        </w:rPr>
      </w:pPr>
    </w:p>
    <w:p w:rsidR="00130092" w:rsidRDefault="00130092" w:rsidP="00130092">
      <w:pPr>
        <w:autoSpaceDE w:val="0"/>
        <w:autoSpaceDN w:val="0"/>
        <w:adjustRightInd w:val="0"/>
        <w:rPr>
          <w:rFonts w:eastAsia="Times New Roman"/>
          <w:color w:val="000000"/>
          <w:szCs w:val="16"/>
        </w:rPr>
      </w:pPr>
      <w:r>
        <w:rPr>
          <w:rFonts w:eastAsia="Times New Roman"/>
          <w:color w:val="000000"/>
          <w:szCs w:val="16"/>
        </w:rPr>
        <w:t>This is a cost shared project with the Province paying 70% of the cost and is $11,000 under budget.</w:t>
      </w:r>
    </w:p>
    <w:p w:rsidR="00130092" w:rsidRDefault="00130092" w:rsidP="00130092">
      <w:pPr>
        <w:autoSpaceDE w:val="0"/>
        <w:autoSpaceDN w:val="0"/>
        <w:adjustRightInd w:val="0"/>
        <w:rPr>
          <w:rFonts w:eastAsia="Times New Roman"/>
          <w:color w:val="000000"/>
          <w:szCs w:val="16"/>
        </w:rPr>
      </w:pPr>
    </w:p>
    <w:p w:rsidR="00130092" w:rsidRPr="00B305B4" w:rsidRDefault="00130092" w:rsidP="00130092">
      <w:pPr>
        <w:autoSpaceDE w:val="0"/>
        <w:autoSpaceDN w:val="0"/>
        <w:adjustRightInd w:val="0"/>
        <w:rPr>
          <w:rFonts w:eastAsia="Times New Roman"/>
          <w:b/>
          <w:color w:val="000000"/>
          <w:sz w:val="28"/>
          <w:szCs w:val="28"/>
        </w:rPr>
      </w:pPr>
      <w:r w:rsidRPr="00B305B4">
        <w:rPr>
          <w:rFonts w:eastAsia="Times New Roman"/>
          <w:b/>
          <w:color w:val="000000"/>
          <w:sz w:val="28"/>
          <w:szCs w:val="28"/>
        </w:rPr>
        <w:t xml:space="preserve">Tender – </w:t>
      </w:r>
      <w:proofErr w:type="spellStart"/>
      <w:r>
        <w:rPr>
          <w:rFonts w:eastAsia="Times New Roman"/>
          <w:b/>
          <w:color w:val="000000"/>
          <w:sz w:val="28"/>
          <w:szCs w:val="28"/>
        </w:rPr>
        <w:t>Sacchi</w:t>
      </w:r>
      <w:proofErr w:type="spellEnd"/>
      <w:r>
        <w:rPr>
          <w:rFonts w:eastAsia="Times New Roman"/>
          <w:b/>
          <w:color w:val="000000"/>
          <w:sz w:val="28"/>
          <w:szCs w:val="28"/>
        </w:rPr>
        <w:t xml:space="preserve"> Avenue Upgrading</w:t>
      </w:r>
    </w:p>
    <w:p w:rsidR="00130092" w:rsidRDefault="00130092" w:rsidP="00130092">
      <w:pPr>
        <w:autoSpaceDE w:val="0"/>
        <w:autoSpaceDN w:val="0"/>
        <w:adjustRightInd w:val="0"/>
        <w:rPr>
          <w:rFonts w:eastAsia="Times New Roman"/>
          <w:color w:val="000000"/>
          <w:szCs w:val="16"/>
        </w:rPr>
      </w:pPr>
    </w:p>
    <w:p w:rsidR="00130092" w:rsidRDefault="00130092" w:rsidP="00130092">
      <w:pPr>
        <w:autoSpaceDE w:val="0"/>
        <w:autoSpaceDN w:val="0"/>
        <w:adjustRightInd w:val="0"/>
        <w:rPr>
          <w:rFonts w:eastAsia="Times New Roman" w:cs="Calibri"/>
          <w:color w:val="000000"/>
        </w:rPr>
      </w:pPr>
      <w:r>
        <w:rPr>
          <w:rFonts w:eastAsia="Times New Roman"/>
          <w:color w:val="000000"/>
          <w:szCs w:val="16"/>
        </w:rPr>
        <w:t xml:space="preserve">The Finance Committee reviewed the tender results for </w:t>
      </w:r>
      <w:proofErr w:type="spellStart"/>
      <w:r>
        <w:rPr>
          <w:rFonts w:eastAsia="Times New Roman"/>
          <w:color w:val="000000"/>
          <w:szCs w:val="16"/>
        </w:rPr>
        <w:t>Sacchi</w:t>
      </w:r>
      <w:proofErr w:type="spellEnd"/>
      <w:r>
        <w:rPr>
          <w:rFonts w:eastAsia="Times New Roman"/>
          <w:color w:val="000000"/>
          <w:szCs w:val="16"/>
        </w:rPr>
        <w:t xml:space="preserve"> Avenue Upgrading for which two bids were received.  </w:t>
      </w:r>
      <w:r>
        <w:rPr>
          <w:rFonts w:eastAsia="Times New Roman" w:cs="Calibri"/>
          <w:color w:val="000000"/>
        </w:rPr>
        <w:t xml:space="preserve">The lowest bid that met specifications was from H. Wareham &amp; Sons Ltd.   </w:t>
      </w:r>
    </w:p>
    <w:p w:rsidR="00D20B6D" w:rsidRDefault="00D20B6D" w:rsidP="00130092">
      <w:pPr>
        <w:autoSpaceDE w:val="0"/>
        <w:autoSpaceDN w:val="0"/>
        <w:adjustRightInd w:val="0"/>
        <w:rPr>
          <w:rFonts w:eastAsia="Times New Roman" w:cs="Calibri"/>
          <w:color w:val="000000"/>
        </w:rPr>
      </w:pPr>
    </w:p>
    <w:p w:rsidR="00D20B6D" w:rsidRPr="00D20B6D" w:rsidRDefault="00D20B6D" w:rsidP="00130092">
      <w:pPr>
        <w:autoSpaceDE w:val="0"/>
        <w:autoSpaceDN w:val="0"/>
        <w:adjustRightInd w:val="0"/>
        <w:rPr>
          <w:rFonts w:eastAsia="Times New Roman" w:cs="Calibri"/>
          <w:b/>
          <w:color w:val="000000"/>
          <w:sz w:val="26"/>
          <w:szCs w:val="26"/>
        </w:rPr>
      </w:pPr>
      <w:r w:rsidRPr="00D20B6D">
        <w:rPr>
          <w:rFonts w:eastAsia="Times New Roman" w:cs="Calibri"/>
          <w:b/>
          <w:color w:val="000000"/>
          <w:sz w:val="26"/>
          <w:szCs w:val="26"/>
        </w:rPr>
        <w:t>Motion #14-173</w:t>
      </w:r>
    </w:p>
    <w:p w:rsidR="00D20B6D" w:rsidRPr="00D20B6D" w:rsidRDefault="00D20B6D" w:rsidP="00130092">
      <w:pPr>
        <w:autoSpaceDE w:val="0"/>
        <w:autoSpaceDN w:val="0"/>
        <w:adjustRightInd w:val="0"/>
        <w:rPr>
          <w:rFonts w:eastAsia="Times New Roman"/>
          <w:b/>
          <w:color w:val="000000"/>
          <w:sz w:val="26"/>
          <w:szCs w:val="26"/>
        </w:rPr>
      </w:pPr>
      <w:r w:rsidRPr="00D20B6D">
        <w:rPr>
          <w:rFonts w:eastAsia="Times New Roman" w:cs="Calibri"/>
          <w:b/>
          <w:color w:val="000000"/>
          <w:sz w:val="26"/>
          <w:szCs w:val="26"/>
        </w:rPr>
        <w:t xml:space="preserve">Tender – </w:t>
      </w:r>
      <w:proofErr w:type="spellStart"/>
      <w:r w:rsidRPr="00D20B6D">
        <w:rPr>
          <w:rFonts w:eastAsia="Times New Roman" w:cs="Calibri"/>
          <w:b/>
          <w:color w:val="000000"/>
          <w:sz w:val="26"/>
          <w:szCs w:val="26"/>
        </w:rPr>
        <w:t>Sacchi</w:t>
      </w:r>
      <w:proofErr w:type="spellEnd"/>
      <w:r w:rsidRPr="00D20B6D">
        <w:rPr>
          <w:rFonts w:eastAsia="Times New Roman" w:cs="Calibri"/>
          <w:b/>
          <w:color w:val="000000"/>
          <w:sz w:val="26"/>
          <w:szCs w:val="26"/>
        </w:rPr>
        <w:t xml:space="preserve"> Avenue Upgrading</w:t>
      </w:r>
    </w:p>
    <w:p w:rsidR="00130092" w:rsidRPr="00D20B6D" w:rsidRDefault="00130092" w:rsidP="00130092">
      <w:pPr>
        <w:autoSpaceDE w:val="0"/>
        <w:autoSpaceDN w:val="0"/>
        <w:adjustRightInd w:val="0"/>
        <w:rPr>
          <w:rFonts w:eastAsia="Times New Roman"/>
          <w:b/>
          <w:color w:val="000000"/>
          <w:sz w:val="26"/>
          <w:szCs w:val="26"/>
        </w:rPr>
      </w:pPr>
    </w:p>
    <w:p w:rsidR="00130092" w:rsidRDefault="006C3839" w:rsidP="00130092">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130092">
        <w:rPr>
          <w:rFonts w:eastAsia="Times New Roman"/>
          <w:color w:val="000000"/>
          <w:szCs w:val="16"/>
        </w:rPr>
        <w:t xml:space="preserve"> that the tender for </w:t>
      </w:r>
      <w:proofErr w:type="spellStart"/>
      <w:r w:rsidR="00130092">
        <w:rPr>
          <w:rFonts w:eastAsia="Times New Roman"/>
          <w:color w:val="000000"/>
          <w:szCs w:val="16"/>
        </w:rPr>
        <w:t>Sacchi</w:t>
      </w:r>
      <w:proofErr w:type="spellEnd"/>
      <w:r w:rsidR="00130092">
        <w:rPr>
          <w:rFonts w:eastAsia="Times New Roman"/>
          <w:color w:val="000000"/>
          <w:szCs w:val="16"/>
        </w:rPr>
        <w:t xml:space="preserve"> Avenue Upgrading be awarded to H. Wareham &amp; Sons Ltd. at a price of $225,888.70 HST inclusive.</w:t>
      </w:r>
    </w:p>
    <w:p w:rsidR="006C3839" w:rsidRDefault="006C3839" w:rsidP="00130092">
      <w:pPr>
        <w:autoSpaceDE w:val="0"/>
        <w:autoSpaceDN w:val="0"/>
        <w:adjustRightInd w:val="0"/>
        <w:rPr>
          <w:rFonts w:eastAsia="Times New Roman"/>
          <w:color w:val="000000"/>
          <w:szCs w:val="16"/>
        </w:rPr>
      </w:pPr>
    </w:p>
    <w:p w:rsidR="006C3839" w:rsidRDefault="006C3839" w:rsidP="00130092">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6C3839" w:rsidRDefault="006C3839" w:rsidP="00130092">
      <w:pPr>
        <w:autoSpaceDE w:val="0"/>
        <w:autoSpaceDN w:val="0"/>
        <w:adjustRightInd w:val="0"/>
        <w:rPr>
          <w:rFonts w:eastAsia="Times New Roman"/>
          <w:color w:val="000000"/>
          <w:szCs w:val="16"/>
        </w:rPr>
      </w:pPr>
    </w:p>
    <w:p w:rsidR="006C3839" w:rsidRDefault="006C3839" w:rsidP="00130092">
      <w:pPr>
        <w:autoSpaceDE w:val="0"/>
        <w:autoSpaceDN w:val="0"/>
        <w:adjustRightInd w:val="0"/>
        <w:rPr>
          <w:rFonts w:eastAsia="Times New Roman"/>
          <w:color w:val="000000"/>
          <w:szCs w:val="16"/>
        </w:rPr>
      </w:pPr>
      <w:r w:rsidRPr="006B675B">
        <w:rPr>
          <w:rFonts w:eastAsia="Times New Roman"/>
          <w:b/>
          <w:color w:val="000000"/>
          <w:szCs w:val="16"/>
        </w:rPr>
        <w:lastRenderedPageBreak/>
        <w:t>Decision:</w:t>
      </w:r>
      <w:r w:rsidRPr="006B675B">
        <w:rPr>
          <w:rFonts w:eastAsia="Times New Roman"/>
          <w:b/>
          <w:color w:val="000000"/>
          <w:szCs w:val="16"/>
        </w:rPr>
        <w:tab/>
      </w:r>
      <w:r>
        <w:rPr>
          <w:rFonts w:eastAsia="Times New Roman"/>
          <w:color w:val="000000"/>
          <w:szCs w:val="16"/>
        </w:rPr>
        <w:t>Motion carried.</w:t>
      </w:r>
    </w:p>
    <w:p w:rsidR="00130092" w:rsidRDefault="00130092" w:rsidP="00130092">
      <w:pPr>
        <w:autoSpaceDE w:val="0"/>
        <w:autoSpaceDN w:val="0"/>
        <w:adjustRightInd w:val="0"/>
        <w:rPr>
          <w:rFonts w:eastAsia="Times New Roman"/>
          <w:color w:val="000000"/>
          <w:szCs w:val="16"/>
        </w:rPr>
      </w:pPr>
    </w:p>
    <w:p w:rsidR="00130092" w:rsidRDefault="00130092" w:rsidP="00130092">
      <w:pPr>
        <w:autoSpaceDE w:val="0"/>
        <w:autoSpaceDN w:val="0"/>
        <w:adjustRightInd w:val="0"/>
        <w:rPr>
          <w:rFonts w:eastAsia="Times New Roman"/>
          <w:color w:val="000000"/>
          <w:szCs w:val="16"/>
        </w:rPr>
      </w:pPr>
      <w:r>
        <w:rPr>
          <w:rFonts w:eastAsia="Times New Roman"/>
          <w:color w:val="000000"/>
          <w:szCs w:val="16"/>
        </w:rPr>
        <w:t>This is a cost shared project with the Province paying 70% of the cost and is $21,000 over budget.</w:t>
      </w:r>
    </w:p>
    <w:p w:rsidR="00130092" w:rsidRDefault="00130092" w:rsidP="00130092">
      <w:pPr>
        <w:autoSpaceDE w:val="0"/>
        <w:autoSpaceDN w:val="0"/>
        <w:adjustRightInd w:val="0"/>
        <w:rPr>
          <w:rFonts w:eastAsia="Times New Roman"/>
          <w:b/>
          <w:color w:val="000000"/>
          <w:sz w:val="28"/>
          <w:szCs w:val="28"/>
        </w:rPr>
      </w:pPr>
    </w:p>
    <w:p w:rsidR="00130092" w:rsidRPr="00CB7093" w:rsidRDefault="00130092" w:rsidP="00130092">
      <w:pPr>
        <w:autoSpaceDE w:val="0"/>
        <w:autoSpaceDN w:val="0"/>
        <w:adjustRightInd w:val="0"/>
        <w:rPr>
          <w:rFonts w:eastAsia="Times New Roman"/>
          <w:b/>
          <w:color w:val="000000"/>
          <w:sz w:val="28"/>
          <w:szCs w:val="28"/>
        </w:rPr>
      </w:pPr>
      <w:r w:rsidRPr="00CB7093">
        <w:rPr>
          <w:rFonts w:eastAsia="Times New Roman"/>
          <w:b/>
          <w:color w:val="000000"/>
          <w:sz w:val="28"/>
          <w:szCs w:val="28"/>
        </w:rPr>
        <w:t>Hatch Mott MacDonald</w:t>
      </w:r>
      <w:r>
        <w:rPr>
          <w:rFonts w:eastAsia="Times New Roman"/>
          <w:b/>
          <w:color w:val="000000"/>
          <w:sz w:val="28"/>
          <w:szCs w:val="28"/>
        </w:rPr>
        <w:t xml:space="preserve"> Change Order</w:t>
      </w:r>
    </w:p>
    <w:p w:rsidR="00130092" w:rsidRDefault="00130092" w:rsidP="00130092">
      <w:pPr>
        <w:autoSpaceDE w:val="0"/>
        <w:autoSpaceDN w:val="0"/>
        <w:adjustRightInd w:val="0"/>
        <w:rPr>
          <w:rFonts w:eastAsia="Times New Roman"/>
          <w:color w:val="000000"/>
          <w:szCs w:val="16"/>
        </w:rPr>
      </w:pPr>
    </w:p>
    <w:p w:rsidR="00130092" w:rsidRDefault="00130092" w:rsidP="00130092">
      <w:pPr>
        <w:autoSpaceDE w:val="0"/>
        <w:autoSpaceDN w:val="0"/>
        <w:adjustRightInd w:val="0"/>
        <w:rPr>
          <w:rFonts w:eastAsia="Times New Roman"/>
          <w:color w:val="000000"/>
          <w:szCs w:val="16"/>
        </w:rPr>
      </w:pPr>
      <w:r>
        <w:rPr>
          <w:rFonts w:eastAsia="Times New Roman"/>
          <w:color w:val="000000"/>
          <w:szCs w:val="16"/>
        </w:rPr>
        <w:t xml:space="preserve">The Committee reviewed a Change Order submitted by Hatch Mott MacDonald, our consulting engineers for our Memorial Drive Project.  They are asking for additional funds for two reasons. </w:t>
      </w:r>
    </w:p>
    <w:p w:rsidR="00130092" w:rsidRDefault="00130092" w:rsidP="00130092">
      <w:pPr>
        <w:autoSpaceDE w:val="0"/>
        <w:autoSpaceDN w:val="0"/>
        <w:adjustRightInd w:val="0"/>
        <w:rPr>
          <w:rFonts w:eastAsia="Times New Roman"/>
          <w:color w:val="000000"/>
          <w:szCs w:val="16"/>
        </w:rPr>
      </w:pPr>
    </w:p>
    <w:p w:rsidR="00130092" w:rsidRDefault="00130092" w:rsidP="00130092">
      <w:pPr>
        <w:numPr>
          <w:ilvl w:val="0"/>
          <w:numId w:val="31"/>
        </w:numPr>
        <w:autoSpaceDE w:val="0"/>
        <w:autoSpaceDN w:val="0"/>
        <w:adjustRightInd w:val="0"/>
        <w:rPr>
          <w:rFonts w:eastAsia="Times New Roman"/>
          <w:color w:val="000000"/>
          <w:szCs w:val="16"/>
        </w:rPr>
      </w:pPr>
      <w:r>
        <w:rPr>
          <w:rFonts w:eastAsia="Times New Roman"/>
          <w:color w:val="000000"/>
          <w:szCs w:val="16"/>
        </w:rPr>
        <w:t xml:space="preserve">The delay in completing the project. </w:t>
      </w:r>
    </w:p>
    <w:p w:rsidR="00130092" w:rsidRDefault="00130092" w:rsidP="00130092">
      <w:pPr>
        <w:numPr>
          <w:ilvl w:val="0"/>
          <w:numId w:val="31"/>
        </w:numPr>
        <w:autoSpaceDE w:val="0"/>
        <w:autoSpaceDN w:val="0"/>
        <w:adjustRightInd w:val="0"/>
        <w:rPr>
          <w:rFonts w:eastAsia="Times New Roman"/>
          <w:color w:val="000000"/>
          <w:szCs w:val="16"/>
        </w:rPr>
      </w:pPr>
      <w:r>
        <w:rPr>
          <w:rFonts w:eastAsia="Times New Roman"/>
          <w:color w:val="000000"/>
          <w:szCs w:val="16"/>
        </w:rPr>
        <w:t>The addition of some sewer work to the project which was not in the initial scope of work.</w:t>
      </w:r>
    </w:p>
    <w:p w:rsidR="00211314" w:rsidRDefault="00211314" w:rsidP="00211314">
      <w:pPr>
        <w:autoSpaceDE w:val="0"/>
        <w:autoSpaceDN w:val="0"/>
        <w:adjustRightInd w:val="0"/>
        <w:rPr>
          <w:rFonts w:eastAsia="Times New Roman"/>
          <w:color w:val="000000"/>
          <w:szCs w:val="16"/>
        </w:rPr>
      </w:pPr>
    </w:p>
    <w:p w:rsidR="00211314" w:rsidRPr="00871592" w:rsidRDefault="00211314" w:rsidP="00211314">
      <w:pPr>
        <w:autoSpaceDE w:val="0"/>
        <w:autoSpaceDN w:val="0"/>
        <w:adjustRightInd w:val="0"/>
        <w:rPr>
          <w:rFonts w:eastAsia="Times New Roman"/>
          <w:b/>
          <w:color w:val="000000"/>
          <w:sz w:val="26"/>
          <w:szCs w:val="26"/>
        </w:rPr>
      </w:pPr>
      <w:r w:rsidRPr="00871592">
        <w:rPr>
          <w:rFonts w:eastAsia="Times New Roman"/>
          <w:b/>
          <w:color w:val="000000"/>
          <w:sz w:val="26"/>
          <w:szCs w:val="26"/>
        </w:rPr>
        <w:t>Motion #14-174</w:t>
      </w:r>
    </w:p>
    <w:p w:rsidR="00211314" w:rsidRPr="00871592" w:rsidRDefault="00211314" w:rsidP="00211314">
      <w:pPr>
        <w:autoSpaceDE w:val="0"/>
        <w:autoSpaceDN w:val="0"/>
        <w:adjustRightInd w:val="0"/>
        <w:rPr>
          <w:rFonts w:eastAsia="Times New Roman"/>
          <w:b/>
          <w:color w:val="000000"/>
          <w:sz w:val="26"/>
          <w:szCs w:val="26"/>
        </w:rPr>
      </w:pPr>
      <w:r w:rsidRPr="00871592">
        <w:rPr>
          <w:rFonts w:eastAsia="Times New Roman"/>
          <w:b/>
          <w:color w:val="000000"/>
          <w:sz w:val="26"/>
          <w:szCs w:val="26"/>
        </w:rPr>
        <w:t>Hatch Mott MacDonald Change Order</w:t>
      </w:r>
    </w:p>
    <w:p w:rsidR="00130092" w:rsidRPr="00871592" w:rsidRDefault="00130092" w:rsidP="00130092">
      <w:pPr>
        <w:autoSpaceDE w:val="0"/>
        <w:autoSpaceDN w:val="0"/>
        <w:adjustRightInd w:val="0"/>
        <w:rPr>
          <w:rFonts w:eastAsia="Times New Roman"/>
          <w:b/>
          <w:color w:val="000000"/>
          <w:sz w:val="26"/>
          <w:szCs w:val="26"/>
        </w:rPr>
      </w:pPr>
    </w:p>
    <w:p w:rsidR="00130092" w:rsidRDefault="00871592" w:rsidP="00130092">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w:t>
      </w:r>
      <w:proofErr w:type="spellStart"/>
      <w:r>
        <w:rPr>
          <w:rFonts w:eastAsia="Times New Roman"/>
          <w:color w:val="000000"/>
          <w:szCs w:val="16"/>
        </w:rPr>
        <w:t>McBreairty</w:t>
      </w:r>
      <w:proofErr w:type="spellEnd"/>
      <w:r w:rsidR="00130092">
        <w:rPr>
          <w:rFonts w:eastAsia="Times New Roman"/>
          <w:color w:val="000000"/>
          <w:szCs w:val="16"/>
        </w:rPr>
        <w:t xml:space="preserve"> that Change Order #1 with Hatch Mott MacDonald be approved in the amount of $16,074.25.</w:t>
      </w:r>
    </w:p>
    <w:p w:rsidR="00130092" w:rsidRDefault="00130092" w:rsidP="00130092">
      <w:pPr>
        <w:autoSpaceDE w:val="0"/>
        <w:autoSpaceDN w:val="0"/>
        <w:adjustRightInd w:val="0"/>
        <w:rPr>
          <w:rFonts w:eastAsia="Times New Roman"/>
          <w:color w:val="000000"/>
          <w:szCs w:val="16"/>
        </w:rPr>
      </w:pPr>
    </w:p>
    <w:p w:rsidR="00871592" w:rsidRDefault="00871592" w:rsidP="00130092">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871592" w:rsidRDefault="00871592" w:rsidP="00130092">
      <w:pPr>
        <w:autoSpaceDE w:val="0"/>
        <w:autoSpaceDN w:val="0"/>
        <w:adjustRightInd w:val="0"/>
        <w:rPr>
          <w:rFonts w:eastAsia="Times New Roman"/>
          <w:color w:val="000000"/>
          <w:szCs w:val="16"/>
        </w:rPr>
      </w:pPr>
    </w:p>
    <w:p w:rsidR="00871592" w:rsidRDefault="00871592" w:rsidP="00130092">
      <w:pPr>
        <w:autoSpaceDE w:val="0"/>
        <w:autoSpaceDN w:val="0"/>
        <w:adjustRightInd w:val="0"/>
        <w:rPr>
          <w:rFonts w:eastAsia="Times New Roman"/>
          <w:color w:val="000000"/>
          <w:szCs w:val="16"/>
        </w:rPr>
      </w:pPr>
      <w:r w:rsidRPr="00871592">
        <w:rPr>
          <w:rFonts w:eastAsia="Times New Roman"/>
          <w:b/>
          <w:color w:val="000000"/>
          <w:szCs w:val="16"/>
        </w:rPr>
        <w:t>Decision:</w:t>
      </w:r>
      <w:r>
        <w:rPr>
          <w:rFonts w:eastAsia="Times New Roman"/>
          <w:color w:val="000000"/>
          <w:szCs w:val="16"/>
        </w:rPr>
        <w:tab/>
        <w:t>Motion carried.</w:t>
      </w:r>
    </w:p>
    <w:p w:rsidR="00DF2E82" w:rsidRDefault="00DF2E82" w:rsidP="00130092">
      <w:pPr>
        <w:autoSpaceDE w:val="0"/>
        <w:autoSpaceDN w:val="0"/>
        <w:adjustRightInd w:val="0"/>
        <w:rPr>
          <w:rFonts w:eastAsia="Times New Roman"/>
          <w:color w:val="000000"/>
          <w:szCs w:val="16"/>
        </w:rPr>
      </w:pPr>
    </w:p>
    <w:p w:rsidR="001E0E0E" w:rsidRDefault="001E0E0E" w:rsidP="001E0E0E">
      <w:pPr>
        <w:pStyle w:val="Heading3"/>
      </w:pPr>
      <w:r>
        <w:t>Finance &amp; Administration Committee:</w:t>
      </w:r>
    </w:p>
    <w:p w:rsidR="001E0E0E" w:rsidRDefault="001E0E0E" w:rsidP="001E0E0E">
      <w:r>
        <w:tab/>
      </w:r>
    </w:p>
    <w:p w:rsidR="001E0E0E" w:rsidRPr="007C7DCF" w:rsidRDefault="001E0E0E" w:rsidP="001E0E0E">
      <w:r w:rsidRPr="007C7DCF">
        <w:t xml:space="preserve">The Finance and Administration Committee report was presented by </w:t>
      </w:r>
      <w:r>
        <w:t>Deputy Mayor Abbott.</w:t>
      </w:r>
    </w:p>
    <w:p w:rsidR="001E0E0E" w:rsidRPr="00B3454A" w:rsidRDefault="001E0E0E" w:rsidP="001E0E0E">
      <w:pPr>
        <w:rPr>
          <w:i/>
        </w:rPr>
      </w:pPr>
      <w:r w:rsidRPr="00B3454A">
        <w:rPr>
          <w:i/>
        </w:rPr>
        <w:tab/>
      </w:r>
    </w:p>
    <w:p w:rsidR="001E0E0E" w:rsidRDefault="001E0E0E" w:rsidP="001E0E0E">
      <w:r>
        <w:t xml:space="preserve">The Finance &amp; Administration Committee was held on August 11, 2014.  The meeting was chaired by C. Abbott, Deputy Mayor.  Other members present included: W. Lorenzen, </w:t>
      </w:r>
      <w:proofErr w:type="spellStart"/>
      <w:r>
        <w:t>Councillor</w:t>
      </w:r>
      <w:proofErr w:type="spellEnd"/>
      <w:r>
        <w:t xml:space="preserve">; G. Parrott, </w:t>
      </w:r>
      <w:proofErr w:type="spellStart"/>
      <w:r>
        <w:t>Councillor</w:t>
      </w:r>
      <w:proofErr w:type="spellEnd"/>
      <w:r>
        <w:t>; C. Elliott, Mayor; G. Brown, Director of Finance; D. Chafe, CAO.</w:t>
      </w:r>
    </w:p>
    <w:p w:rsidR="001E0E0E" w:rsidRDefault="001E0E0E" w:rsidP="001E0E0E"/>
    <w:p w:rsidR="001E0E0E" w:rsidRDefault="001E0E0E" w:rsidP="001E0E0E">
      <w:r>
        <w:t>The following items were discussed:</w:t>
      </w:r>
    </w:p>
    <w:p w:rsidR="00F96F0F" w:rsidRDefault="00F96F0F" w:rsidP="00FC4A46">
      <w:pPr>
        <w:rPr>
          <w:b/>
          <w:sz w:val="28"/>
          <w:szCs w:val="28"/>
        </w:rPr>
      </w:pPr>
    </w:p>
    <w:p w:rsidR="0085396C" w:rsidRPr="00BE0698" w:rsidRDefault="0085396C" w:rsidP="0085396C">
      <w:pPr>
        <w:rPr>
          <w:b/>
          <w:sz w:val="28"/>
          <w:szCs w:val="28"/>
        </w:rPr>
      </w:pPr>
      <w:r w:rsidRPr="00BE0698">
        <w:rPr>
          <w:b/>
          <w:sz w:val="28"/>
          <w:szCs w:val="28"/>
        </w:rPr>
        <w:t>2013 Audited Financial Statements</w:t>
      </w:r>
    </w:p>
    <w:p w:rsidR="0085396C" w:rsidRDefault="0085396C" w:rsidP="0085396C"/>
    <w:p w:rsidR="0085396C" w:rsidRDefault="0085396C" w:rsidP="0085396C">
      <w:r w:rsidRPr="00BE0698">
        <w:t xml:space="preserve">Kim Humphries of the Auditing Firm, Grant Thornton joined the Committee </w:t>
      </w:r>
      <w:r>
        <w:t xml:space="preserve">meeting to present </w:t>
      </w:r>
      <w:r w:rsidRPr="00BE0698">
        <w:t xml:space="preserve">the 2013 </w:t>
      </w:r>
      <w:r>
        <w:t xml:space="preserve">Audited Financial Statements.  There was no change from the unaudited statements presented to Council in March of this year.  </w:t>
      </w:r>
    </w:p>
    <w:p w:rsidR="0085396C" w:rsidRDefault="0085396C" w:rsidP="0085396C"/>
    <w:p w:rsidR="0085396C" w:rsidRDefault="0085396C" w:rsidP="0085396C"/>
    <w:p w:rsidR="0085396C" w:rsidRPr="0085396C" w:rsidRDefault="0085396C" w:rsidP="0085396C">
      <w:pPr>
        <w:rPr>
          <w:b/>
          <w:sz w:val="26"/>
          <w:szCs w:val="26"/>
        </w:rPr>
      </w:pPr>
      <w:r w:rsidRPr="0085396C">
        <w:rPr>
          <w:b/>
          <w:sz w:val="26"/>
          <w:szCs w:val="26"/>
        </w:rPr>
        <w:lastRenderedPageBreak/>
        <w:t>Motion #14-175</w:t>
      </w:r>
    </w:p>
    <w:p w:rsidR="0085396C" w:rsidRPr="0085396C" w:rsidRDefault="0085396C" w:rsidP="0085396C">
      <w:pPr>
        <w:rPr>
          <w:b/>
          <w:sz w:val="26"/>
          <w:szCs w:val="26"/>
        </w:rPr>
      </w:pPr>
      <w:r w:rsidRPr="0085396C">
        <w:rPr>
          <w:b/>
          <w:sz w:val="26"/>
          <w:szCs w:val="26"/>
        </w:rPr>
        <w:t>2013 Audited Financial Statements</w:t>
      </w:r>
    </w:p>
    <w:p w:rsidR="0085396C" w:rsidRDefault="0085396C" w:rsidP="0085396C"/>
    <w:p w:rsidR="0085396C" w:rsidRPr="00BE0698" w:rsidRDefault="0085396C" w:rsidP="0085396C">
      <w:r>
        <w:t xml:space="preserve">Moved by Deputy Mayor Abbott and seconded by </w:t>
      </w:r>
      <w:proofErr w:type="spellStart"/>
      <w:r>
        <w:t>Councillor</w:t>
      </w:r>
      <w:proofErr w:type="spellEnd"/>
      <w:r>
        <w:t xml:space="preserve"> Parrott acceptance of the 2013 Audited Financial Statements.</w:t>
      </w:r>
    </w:p>
    <w:p w:rsidR="001E0E0E" w:rsidRDefault="001E0E0E" w:rsidP="00FC4A46">
      <w:pPr>
        <w:rPr>
          <w:b/>
          <w:sz w:val="28"/>
          <w:szCs w:val="28"/>
        </w:rPr>
      </w:pPr>
    </w:p>
    <w:p w:rsidR="0085396C" w:rsidRDefault="0085396C" w:rsidP="00FC4A46">
      <w:r>
        <w:rPr>
          <w:b/>
          <w:sz w:val="28"/>
          <w:szCs w:val="28"/>
        </w:rPr>
        <w:tab/>
      </w:r>
      <w:r>
        <w:rPr>
          <w:b/>
          <w:sz w:val="28"/>
          <w:szCs w:val="28"/>
        </w:rPr>
        <w:tab/>
      </w:r>
      <w:r>
        <w:t xml:space="preserve">In </w:t>
      </w:r>
      <w:proofErr w:type="spellStart"/>
      <w:r>
        <w:t>Favour</w:t>
      </w:r>
      <w:proofErr w:type="spellEnd"/>
      <w:r>
        <w:t>:</w:t>
      </w:r>
      <w:r>
        <w:tab/>
        <w:t>7</w:t>
      </w:r>
      <w:r>
        <w:tab/>
        <w:t>Opposing:</w:t>
      </w:r>
      <w:r>
        <w:tab/>
        <w:t>0</w:t>
      </w:r>
    </w:p>
    <w:p w:rsidR="0085396C" w:rsidRDefault="0085396C" w:rsidP="00FC4A46"/>
    <w:p w:rsidR="0085396C" w:rsidRPr="0085396C" w:rsidRDefault="0085396C" w:rsidP="00FC4A46">
      <w:r w:rsidRPr="0085396C">
        <w:rPr>
          <w:b/>
        </w:rPr>
        <w:t>Decision:</w:t>
      </w:r>
      <w:r>
        <w:tab/>
        <w:t>Motion carried.</w:t>
      </w:r>
    </w:p>
    <w:p w:rsidR="00A01952" w:rsidRDefault="002622DB"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2622DB" w:rsidRPr="00FE766E" w:rsidRDefault="006A0391" w:rsidP="006A0391">
      <w:pPr>
        <w:ind w:firstLine="720"/>
      </w:pPr>
      <w:r>
        <w:t>None.</w:t>
      </w:r>
    </w:p>
    <w:p w:rsidR="0085396C" w:rsidRDefault="00BC7929" w:rsidP="006640D8">
      <w:pPr>
        <w:pStyle w:val="Heading1"/>
      </w:pPr>
      <w:r>
        <w:t>8.</w:t>
      </w:r>
      <w:r>
        <w:tab/>
        <w:t>NEW BUSINESS</w:t>
      </w:r>
    </w:p>
    <w:p w:rsidR="0022759D" w:rsidRDefault="0022759D" w:rsidP="006640D8">
      <w:pPr>
        <w:pStyle w:val="Heading3"/>
      </w:pPr>
      <w:r>
        <w:t>Honeywell Change Orders</w:t>
      </w:r>
    </w:p>
    <w:p w:rsidR="0022759D" w:rsidRPr="00594DBC" w:rsidRDefault="0022759D" w:rsidP="0022759D">
      <w:pPr>
        <w:rPr>
          <w:b/>
        </w:rPr>
      </w:pPr>
    </w:p>
    <w:p w:rsidR="0022759D" w:rsidRDefault="0022759D" w:rsidP="0022759D">
      <w:r>
        <w:t>Two change orders have been received from Honeywell for additional work to be carried out as a part of their energy saving project.  One is to install additional lights at the Works Depot to improve lighting levels and the other is to install a soft start on the ice plant at the Community Centre.</w:t>
      </w:r>
    </w:p>
    <w:p w:rsidR="0022759D" w:rsidRDefault="0022759D" w:rsidP="0022759D"/>
    <w:p w:rsidR="006640D8" w:rsidRPr="006640D8" w:rsidRDefault="006640D8" w:rsidP="0022759D">
      <w:pPr>
        <w:rPr>
          <w:b/>
          <w:sz w:val="26"/>
          <w:szCs w:val="26"/>
        </w:rPr>
      </w:pPr>
      <w:r w:rsidRPr="006640D8">
        <w:rPr>
          <w:b/>
          <w:sz w:val="26"/>
          <w:szCs w:val="26"/>
        </w:rPr>
        <w:t>Motion #14-176</w:t>
      </w:r>
    </w:p>
    <w:p w:rsidR="006640D8" w:rsidRPr="006640D8" w:rsidRDefault="006640D8" w:rsidP="0022759D">
      <w:pPr>
        <w:rPr>
          <w:b/>
          <w:sz w:val="26"/>
          <w:szCs w:val="26"/>
        </w:rPr>
      </w:pPr>
      <w:r w:rsidRPr="006640D8">
        <w:rPr>
          <w:b/>
          <w:sz w:val="26"/>
          <w:szCs w:val="26"/>
        </w:rPr>
        <w:t>Honeywell Change Orders</w:t>
      </w:r>
    </w:p>
    <w:p w:rsidR="006640D8" w:rsidRDefault="006640D8" w:rsidP="0022759D"/>
    <w:p w:rsidR="0022759D" w:rsidRDefault="006640D8" w:rsidP="0022759D">
      <w:r>
        <w:t xml:space="preserve">Moved by Deputy Mayor Abbott and seconded by </w:t>
      </w:r>
      <w:proofErr w:type="spellStart"/>
      <w:r>
        <w:t>Councillor</w:t>
      </w:r>
      <w:proofErr w:type="spellEnd"/>
      <w:r>
        <w:t xml:space="preserve"> Dove</w:t>
      </w:r>
      <w:r w:rsidR="0022759D">
        <w:t xml:space="preserve"> that Change Orders 2 and 3 as submitted by Honeywell be approved.</w:t>
      </w:r>
    </w:p>
    <w:p w:rsidR="006640D8" w:rsidRDefault="006640D8" w:rsidP="0022759D"/>
    <w:p w:rsidR="006640D8" w:rsidRDefault="006640D8" w:rsidP="0022759D">
      <w:r>
        <w:tab/>
      </w:r>
      <w:r>
        <w:tab/>
        <w:t xml:space="preserve">In </w:t>
      </w:r>
      <w:proofErr w:type="spellStart"/>
      <w:r>
        <w:t>Favour</w:t>
      </w:r>
      <w:proofErr w:type="spellEnd"/>
      <w:r>
        <w:t>:</w:t>
      </w:r>
      <w:r>
        <w:tab/>
        <w:t>7</w:t>
      </w:r>
      <w:r>
        <w:tab/>
        <w:t>Opposing:</w:t>
      </w:r>
      <w:r>
        <w:tab/>
        <w:t>0</w:t>
      </w:r>
    </w:p>
    <w:p w:rsidR="006640D8" w:rsidRDefault="006640D8" w:rsidP="0022759D"/>
    <w:p w:rsidR="006640D8" w:rsidRDefault="006640D8" w:rsidP="0022759D">
      <w:r w:rsidRPr="006640D8">
        <w:rPr>
          <w:b/>
        </w:rPr>
        <w:t>Decision:</w:t>
      </w:r>
      <w:r>
        <w:tab/>
        <w:t>Motion carried.</w:t>
      </w:r>
    </w:p>
    <w:p w:rsidR="0085396C" w:rsidRDefault="0085396C" w:rsidP="0085396C"/>
    <w:p w:rsidR="00E45B6A" w:rsidRPr="00E808D1" w:rsidRDefault="00E45B6A" w:rsidP="00E45B6A">
      <w:pPr>
        <w:pStyle w:val="Heading3"/>
      </w:pPr>
      <w:r>
        <w:t xml:space="preserve">GIAA Board Nomination </w:t>
      </w:r>
    </w:p>
    <w:p w:rsidR="00E45B6A" w:rsidRDefault="00E45B6A" w:rsidP="00E45B6A">
      <w:pPr>
        <w:pStyle w:val="Heading3"/>
      </w:pPr>
    </w:p>
    <w:p w:rsidR="00E45B6A" w:rsidRDefault="00E45B6A" w:rsidP="00E45B6A">
      <w:r>
        <w:t>Currently one of the Town’s two positions on the Gander International Airport Authority’s board is vacant.</w:t>
      </w:r>
    </w:p>
    <w:p w:rsidR="00E45B6A" w:rsidRDefault="00E45B6A" w:rsidP="00E45B6A"/>
    <w:p w:rsidR="00E45B6A" w:rsidRPr="00381AF7" w:rsidRDefault="00381AF7" w:rsidP="00E45B6A">
      <w:pPr>
        <w:rPr>
          <w:b/>
          <w:sz w:val="26"/>
          <w:szCs w:val="26"/>
        </w:rPr>
      </w:pPr>
      <w:r w:rsidRPr="00381AF7">
        <w:rPr>
          <w:b/>
          <w:sz w:val="26"/>
          <w:szCs w:val="26"/>
        </w:rPr>
        <w:lastRenderedPageBreak/>
        <w:t>Motion #14-177</w:t>
      </w:r>
    </w:p>
    <w:p w:rsidR="00381AF7" w:rsidRPr="00381AF7" w:rsidRDefault="00381AF7" w:rsidP="00E45B6A">
      <w:pPr>
        <w:rPr>
          <w:b/>
          <w:sz w:val="26"/>
          <w:szCs w:val="26"/>
        </w:rPr>
      </w:pPr>
      <w:r w:rsidRPr="00381AF7">
        <w:rPr>
          <w:b/>
          <w:sz w:val="26"/>
          <w:szCs w:val="26"/>
        </w:rPr>
        <w:t>GIAA Board Nomination</w:t>
      </w:r>
    </w:p>
    <w:p w:rsidR="00E45B6A" w:rsidRDefault="00E45B6A" w:rsidP="00E45B6A"/>
    <w:p w:rsidR="00E45B6A" w:rsidRDefault="00381AF7" w:rsidP="00E45B6A">
      <w:r>
        <w:t xml:space="preserve">Moved by </w:t>
      </w:r>
      <w:proofErr w:type="spellStart"/>
      <w:r>
        <w:t>Councillor</w:t>
      </w:r>
      <w:proofErr w:type="spellEnd"/>
      <w:r>
        <w:t xml:space="preserve"> Anstey and seconded by </w:t>
      </w:r>
      <w:proofErr w:type="spellStart"/>
      <w:r>
        <w:t>Councillor</w:t>
      </w:r>
      <w:proofErr w:type="spellEnd"/>
      <w:r>
        <w:t xml:space="preserve"> Lorenzen</w:t>
      </w:r>
      <w:r w:rsidR="00E45B6A">
        <w:t xml:space="preserve"> that Mel Thorne be appointed as a Town representative on the GIAA board.</w:t>
      </w:r>
    </w:p>
    <w:p w:rsidR="00381AF7" w:rsidRDefault="00381AF7" w:rsidP="0085396C"/>
    <w:p w:rsidR="00381AF7" w:rsidRDefault="00381AF7" w:rsidP="0085396C">
      <w:r>
        <w:tab/>
      </w:r>
      <w:r>
        <w:tab/>
        <w:t xml:space="preserve">In </w:t>
      </w:r>
      <w:proofErr w:type="spellStart"/>
      <w:r>
        <w:t>Favour</w:t>
      </w:r>
      <w:proofErr w:type="spellEnd"/>
      <w:r>
        <w:t>:</w:t>
      </w:r>
      <w:r>
        <w:tab/>
        <w:t>7</w:t>
      </w:r>
      <w:r>
        <w:tab/>
        <w:t>Opposing:</w:t>
      </w:r>
      <w:r>
        <w:tab/>
        <w:t>0</w:t>
      </w:r>
    </w:p>
    <w:p w:rsidR="00381AF7" w:rsidRDefault="00381AF7" w:rsidP="0085396C"/>
    <w:p w:rsidR="00381AF7" w:rsidRPr="0085396C" w:rsidRDefault="00381AF7" w:rsidP="0085396C">
      <w:r w:rsidRPr="00381AF7">
        <w:rPr>
          <w:b/>
        </w:rPr>
        <w:t>Decision:</w:t>
      </w:r>
      <w:r>
        <w:tab/>
        <w:t>Motion carried.</w:t>
      </w:r>
    </w:p>
    <w:p w:rsidR="00092B02" w:rsidRPr="00092B02" w:rsidRDefault="00C10A5F" w:rsidP="00092B02">
      <w:pPr>
        <w:pStyle w:val="Heading1"/>
      </w:pPr>
      <w:r>
        <w:t>9</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566E92">
        <w:rPr>
          <w:b/>
          <w:sz w:val="26"/>
          <w:szCs w:val="26"/>
        </w:rPr>
        <w:t>178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3E67D5">
        <w:t xml:space="preserve">Councillor Parrott </w:t>
      </w:r>
      <w:r>
        <w:t>that the meeting be adjourned.</w:t>
      </w:r>
    </w:p>
    <w:p w:rsidR="003B700F" w:rsidRDefault="003B700F" w:rsidP="00B0215E"/>
    <w:p w:rsidR="0066620A" w:rsidRDefault="002D7467" w:rsidP="00B0215E">
      <w:r>
        <w:tab/>
      </w:r>
      <w:r>
        <w:tab/>
        <w:t>In Favour:</w:t>
      </w:r>
      <w:r>
        <w:tab/>
      </w:r>
      <w:r w:rsidR="00566E92">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D72698">
        <w:t>5</w:t>
      </w:r>
      <w:r w:rsidR="00FC4E11">
        <w:t>:</w:t>
      </w:r>
      <w:r w:rsidR="00D72698">
        <w:t>35</w:t>
      </w:r>
      <w:r w:rsidR="00FC4E11">
        <w:t>pm</w:t>
      </w:r>
      <w:r w:rsidR="00C613CD">
        <w:t>.</w:t>
      </w:r>
    </w:p>
    <w:p w:rsidR="00AB03A6" w:rsidRDefault="00AB03A6" w:rsidP="007E0D19"/>
    <w:p w:rsidR="00C36C39" w:rsidRDefault="00C36C39" w:rsidP="007E0D19"/>
    <w:p w:rsidR="00FC700D" w:rsidRDefault="008E2526">
      <w:pPr>
        <w:rPr>
          <w:b/>
        </w:rPr>
      </w:pPr>
      <w:r w:rsidRPr="008E2526">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566E92" w:rsidP="00FC700D">
      <w:pPr>
        <w:rPr>
          <w:b/>
        </w:rPr>
      </w:pPr>
      <w:r>
        <w:rPr>
          <w:b/>
        </w:rPr>
        <w:t>C. Elli</w:t>
      </w:r>
      <w:r w:rsidR="00054954">
        <w:rPr>
          <w:b/>
        </w:rPr>
        <w:t>ott</w:t>
      </w:r>
      <w:r w:rsidR="00923400">
        <w:rPr>
          <w:b/>
        </w:rPr>
        <w:t>,</w:t>
      </w:r>
      <w:r w:rsidR="001355AC">
        <w:rPr>
          <w:b/>
        </w:rPr>
        <w:t xml:space="preserve"> </w:t>
      </w:r>
      <w:r w:rsidR="00CA4CF6">
        <w:rPr>
          <w:b/>
        </w:rPr>
        <w:t>Mayor</w:t>
      </w:r>
    </w:p>
    <w:p w:rsidR="00C36C39" w:rsidRDefault="00C36C39" w:rsidP="00FC700D">
      <w:pPr>
        <w:rPr>
          <w:b/>
        </w:rPr>
      </w:pPr>
    </w:p>
    <w:p w:rsidR="00C36C39" w:rsidRDefault="00C36C39"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D92" w:rsidRDefault="00B97D92" w:rsidP="007E0D19">
      <w:r>
        <w:separator/>
      </w:r>
    </w:p>
  </w:endnote>
  <w:endnote w:type="continuationSeparator" w:id="0">
    <w:p w:rsidR="00B97D92" w:rsidRDefault="00B97D92"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D92" w:rsidRDefault="00B97D92" w:rsidP="007E0D19">
      <w:r>
        <w:separator/>
      </w:r>
    </w:p>
  </w:footnote>
  <w:footnote w:type="continuationSeparator" w:id="0">
    <w:p w:rsidR="00B97D92" w:rsidRDefault="00B97D92"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A39" w:rsidRPr="007E0D19" w:rsidRDefault="00A61A3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August 13,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8E2526" w:rsidRPr="007E0D19">
          <w:rPr>
            <w:b/>
            <w:i/>
            <w:color w:val="7F7F7F" w:themeColor="text1" w:themeTint="80"/>
          </w:rPr>
          <w:fldChar w:fldCharType="begin"/>
        </w:r>
        <w:r w:rsidRPr="007E0D19">
          <w:rPr>
            <w:b/>
            <w:i/>
            <w:color w:val="7F7F7F" w:themeColor="text1" w:themeTint="80"/>
          </w:rPr>
          <w:instrText xml:space="preserve"> PAGE </w:instrText>
        </w:r>
        <w:r w:rsidR="008E2526" w:rsidRPr="007E0D19">
          <w:rPr>
            <w:b/>
            <w:i/>
            <w:color w:val="7F7F7F" w:themeColor="text1" w:themeTint="80"/>
          </w:rPr>
          <w:fldChar w:fldCharType="separate"/>
        </w:r>
        <w:r w:rsidR="00C91F5B">
          <w:rPr>
            <w:b/>
            <w:i/>
            <w:noProof/>
            <w:color w:val="7F7F7F" w:themeColor="text1" w:themeTint="80"/>
          </w:rPr>
          <w:t>19</w:t>
        </w:r>
        <w:r w:rsidR="008E2526" w:rsidRPr="007E0D19">
          <w:rPr>
            <w:b/>
            <w:i/>
            <w:color w:val="7F7F7F" w:themeColor="text1" w:themeTint="80"/>
          </w:rPr>
          <w:fldChar w:fldCharType="end"/>
        </w:r>
        <w:r w:rsidRPr="007E0D19">
          <w:rPr>
            <w:b/>
            <w:i/>
            <w:color w:val="7F7F7F" w:themeColor="text1" w:themeTint="80"/>
          </w:rPr>
          <w:t xml:space="preserve"> of </w:t>
        </w:r>
        <w:r w:rsidR="008E2526" w:rsidRPr="007E0D19">
          <w:rPr>
            <w:b/>
            <w:i/>
            <w:color w:val="7F7F7F" w:themeColor="text1" w:themeTint="80"/>
          </w:rPr>
          <w:fldChar w:fldCharType="begin"/>
        </w:r>
        <w:r w:rsidRPr="007E0D19">
          <w:rPr>
            <w:b/>
            <w:i/>
            <w:color w:val="7F7F7F" w:themeColor="text1" w:themeTint="80"/>
          </w:rPr>
          <w:instrText xml:space="preserve"> NUMPAGES  </w:instrText>
        </w:r>
        <w:r w:rsidR="008E2526" w:rsidRPr="007E0D19">
          <w:rPr>
            <w:b/>
            <w:i/>
            <w:color w:val="7F7F7F" w:themeColor="text1" w:themeTint="80"/>
          </w:rPr>
          <w:fldChar w:fldCharType="separate"/>
        </w:r>
        <w:r w:rsidR="00C91F5B">
          <w:rPr>
            <w:b/>
            <w:i/>
            <w:noProof/>
            <w:color w:val="7F7F7F" w:themeColor="text1" w:themeTint="80"/>
          </w:rPr>
          <w:t>19</w:t>
        </w:r>
        <w:r w:rsidR="008E2526" w:rsidRPr="007E0D19">
          <w:rPr>
            <w:b/>
            <w:i/>
            <w:color w:val="7F7F7F" w:themeColor="text1" w:themeTint="80"/>
          </w:rPr>
          <w:fldChar w:fldCharType="end"/>
        </w:r>
      </w:sdtContent>
    </w:sdt>
  </w:p>
  <w:p w:rsidR="00A61A39" w:rsidRPr="00C22809" w:rsidRDefault="00A61A39">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A39" w:rsidRPr="00C20CB1" w:rsidRDefault="00A61A3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61A39" w:rsidRPr="001169EB" w:rsidRDefault="00A61A3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61A39" w:rsidRPr="001169EB" w:rsidRDefault="00A61A3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August 13, 2014 @ 4:30 p</w:t>
    </w:r>
    <w:r w:rsidRPr="001169EB">
      <w:rPr>
        <w:rFonts w:cs="Arial"/>
        <w:b/>
        <w:sz w:val="28"/>
        <w:szCs w:val="28"/>
      </w:rPr>
      <w:t>m</w:t>
    </w:r>
  </w:p>
  <w:p w:rsidR="00A61A39" w:rsidRDefault="00A61A3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2">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30"/>
  </w:num>
  <w:num w:numId="4">
    <w:abstractNumId w:val="12"/>
  </w:num>
  <w:num w:numId="5">
    <w:abstractNumId w:val="28"/>
  </w:num>
  <w:num w:numId="6">
    <w:abstractNumId w:val="14"/>
  </w:num>
  <w:num w:numId="7">
    <w:abstractNumId w:val="13"/>
  </w:num>
  <w:num w:numId="8">
    <w:abstractNumId w:val="4"/>
  </w:num>
  <w:num w:numId="9">
    <w:abstractNumId w:val="2"/>
  </w:num>
  <w:num w:numId="10">
    <w:abstractNumId w:val="21"/>
  </w:num>
  <w:num w:numId="11">
    <w:abstractNumId w:val="24"/>
  </w:num>
  <w:num w:numId="12">
    <w:abstractNumId w:val="11"/>
  </w:num>
  <w:num w:numId="13">
    <w:abstractNumId w:val="3"/>
  </w:num>
  <w:num w:numId="14">
    <w:abstractNumId w:val="16"/>
  </w:num>
  <w:num w:numId="15">
    <w:abstractNumId w:val="9"/>
  </w:num>
  <w:num w:numId="16">
    <w:abstractNumId w:val="15"/>
  </w:num>
  <w:num w:numId="17">
    <w:abstractNumId w:val="22"/>
  </w:num>
  <w:num w:numId="18">
    <w:abstractNumId w:val="23"/>
  </w:num>
  <w:num w:numId="19">
    <w:abstractNumId w:val="19"/>
  </w:num>
  <w:num w:numId="20">
    <w:abstractNumId w:val="1"/>
  </w:num>
  <w:num w:numId="21">
    <w:abstractNumId w:val="8"/>
  </w:num>
  <w:num w:numId="22">
    <w:abstractNumId w:val="17"/>
  </w:num>
  <w:num w:numId="23">
    <w:abstractNumId w:val="29"/>
  </w:num>
  <w:num w:numId="24">
    <w:abstractNumId w:val="20"/>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25"/>
  </w:num>
  <w:num w:numId="31">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418"/>
    <w:rsid w:val="00015103"/>
    <w:rsid w:val="00015E8D"/>
    <w:rsid w:val="00017381"/>
    <w:rsid w:val="000203D3"/>
    <w:rsid w:val="00020655"/>
    <w:rsid w:val="00020B59"/>
    <w:rsid w:val="000212E5"/>
    <w:rsid w:val="000228D9"/>
    <w:rsid w:val="000236A5"/>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F2"/>
    <w:rsid w:val="00034581"/>
    <w:rsid w:val="00034A1D"/>
    <w:rsid w:val="00036231"/>
    <w:rsid w:val="000366E0"/>
    <w:rsid w:val="00036A65"/>
    <w:rsid w:val="00037FAD"/>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A34"/>
    <w:rsid w:val="00092673"/>
    <w:rsid w:val="0009271F"/>
    <w:rsid w:val="00092B02"/>
    <w:rsid w:val="000935DA"/>
    <w:rsid w:val="000937E4"/>
    <w:rsid w:val="00093C1C"/>
    <w:rsid w:val="000940EE"/>
    <w:rsid w:val="00095ED1"/>
    <w:rsid w:val="00095F78"/>
    <w:rsid w:val="0009651E"/>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6E46"/>
    <w:rsid w:val="002070B5"/>
    <w:rsid w:val="00207D02"/>
    <w:rsid w:val="00210E1C"/>
    <w:rsid w:val="00211314"/>
    <w:rsid w:val="002119EF"/>
    <w:rsid w:val="00212276"/>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2C8"/>
    <w:rsid w:val="002513CF"/>
    <w:rsid w:val="00251A5A"/>
    <w:rsid w:val="00252908"/>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30C5"/>
    <w:rsid w:val="002A5598"/>
    <w:rsid w:val="002A5854"/>
    <w:rsid w:val="002A65D2"/>
    <w:rsid w:val="002A6A09"/>
    <w:rsid w:val="002A6C31"/>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6E4E"/>
    <w:rsid w:val="003170A0"/>
    <w:rsid w:val="0031747D"/>
    <w:rsid w:val="00317B04"/>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F4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FD1"/>
    <w:rsid w:val="003E6595"/>
    <w:rsid w:val="003E67D5"/>
    <w:rsid w:val="003F028B"/>
    <w:rsid w:val="003F0F9A"/>
    <w:rsid w:val="003F158C"/>
    <w:rsid w:val="003F1846"/>
    <w:rsid w:val="003F18E8"/>
    <w:rsid w:val="003F28B3"/>
    <w:rsid w:val="003F5133"/>
    <w:rsid w:val="003F5835"/>
    <w:rsid w:val="003F5EF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6751"/>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3F2"/>
    <w:rsid w:val="00506E91"/>
    <w:rsid w:val="0050756F"/>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238"/>
    <w:rsid w:val="005616D3"/>
    <w:rsid w:val="00561A29"/>
    <w:rsid w:val="005620FF"/>
    <w:rsid w:val="0056466A"/>
    <w:rsid w:val="005646BE"/>
    <w:rsid w:val="00564BB9"/>
    <w:rsid w:val="005658C5"/>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093"/>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5E23"/>
    <w:rsid w:val="005C6666"/>
    <w:rsid w:val="005C6903"/>
    <w:rsid w:val="005C6C9C"/>
    <w:rsid w:val="005C7494"/>
    <w:rsid w:val="005D1285"/>
    <w:rsid w:val="005D1386"/>
    <w:rsid w:val="005D1743"/>
    <w:rsid w:val="005D5196"/>
    <w:rsid w:val="005D51F1"/>
    <w:rsid w:val="005D5597"/>
    <w:rsid w:val="005D5953"/>
    <w:rsid w:val="005D6E6B"/>
    <w:rsid w:val="005D7707"/>
    <w:rsid w:val="005D7D66"/>
    <w:rsid w:val="005D7F44"/>
    <w:rsid w:val="005E0FA3"/>
    <w:rsid w:val="005E19CE"/>
    <w:rsid w:val="005E21B7"/>
    <w:rsid w:val="005E27A0"/>
    <w:rsid w:val="005E2CC1"/>
    <w:rsid w:val="005E2EDC"/>
    <w:rsid w:val="005E3B03"/>
    <w:rsid w:val="005E4300"/>
    <w:rsid w:val="005E4537"/>
    <w:rsid w:val="005E5047"/>
    <w:rsid w:val="005E51CC"/>
    <w:rsid w:val="005E6C89"/>
    <w:rsid w:val="005E775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101D"/>
    <w:rsid w:val="00621ABF"/>
    <w:rsid w:val="00621C8F"/>
    <w:rsid w:val="00622EBD"/>
    <w:rsid w:val="0062355E"/>
    <w:rsid w:val="006237A2"/>
    <w:rsid w:val="00623B43"/>
    <w:rsid w:val="00624B98"/>
    <w:rsid w:val="00625775"/>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1060"/>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C05FE"/>
    <w:rsid w:val="006C0AC8"/>
    <w:rsid w:val="006C0C39"/>
    <w:rsid w:val="006C11D3"/>
    <w:rsid w:val="006C12E2"/>
    <w:rsid w:val="006C14A7"/>
    <w:rsid w:val="006C1AF3"/>
    <w:rsid w:val="006C2A36"/>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27DE"/>
    <w:rsid w:val="00703EC0"/>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36F7"/>
    <w:rsid w:val="00795C29"/>
    <w:rsid w:val="007978A2"/>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A1B"/>
    <w:rsid w:val="007E4F8C"/>
    <w:rsid w:val="007E55EC"/>
    <w:rsid w:val="007E7042"/>
    <w:rsid w:val="007E7138"/>
    <w:rsid w:val="007E77F1"/>
    <w:rsid w:val="007E7D9C"/>
    <w:rsid w:val="007F0331"/>
    <w:rsid w:val="007F0556"/>
    <w:rsid w:val="007F1263"/>
    <w:rsid w:val="007F2224"/>
    <w:rsid w:val="007F3B43"/>
    <w:rsid w:val="007F5461"/>
    <w:rsid w:val="007F5DA2"/>
    <w:rsid w:val="007F6A60"/>
    <w:rsid w:val="007F73E8"/>
    <w:rsid w:val="007F7928"/>
    <w:rsid w:val="007F7BF6"/>
    <w:rsid w:val="008006A1"/>
    <w:rsid w:val="00801716"/>
    <w:rsid w:val="00801E56"/>
    <w:rsid w:val="008044F6"/>
    <w:rsid w:val="00804A41"/>
    <w:rsid w:val="008066DA"/>
    <w:rsid w:val="008070C9"/>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97D"/>
    <w:rsid w:val="00847B8B"/>
    <w:rsid w:val="00847BAF"/>
    <w:rsid w:val="0085085F"/>
    <w:rsid w:val="00850F2B"/>
    <w:rsid w:val="008515F0"/>
    <w:rsid w:val="008518CF"/>
    <w:rsid w:val="00852B0C"/>
    <w:rsid w:val="0085396C"/>
    <w:rsid w:val="008542CE"/>
    <w:rsid w:val="00854688"/>
    <w:rsid w:val="00854C09"/>
    <w:rsid w:val="00855CC4"/>
    <w:rsid w:val="00860993"/>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751"/>
    <w:rsid w:val="00887782"/>
    <w:rsid w:val="00887955"/>
    <w:rsid w:val="00891D92"/>
    <w:rsid w:val="00892414"/>
    <w:rsid w:val="00892845"/>
    <w:rsid w:val="00892E0E"/>
    <w:rsid w:val="00892FF7"/>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41B"/>
    <w:rsid w:val="008B45E7"/>
    <w:rsid w:val="008B46BA"/>
    <w:rsid w:val="008B4CCC"/>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526"/>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1A1C"/>
    <w:rsid w:val="00922381"/>
    <w:rsid w:val="00923400"/>
    <w:rsid w:val="00923552"/>
    <w:rsid w:val="0092477A"/>
    <w:rsid w:val="00924989"/>
    <w:rsid w:val="00926116"/>
    <w:rsid w:val="009276D3"/>
    <w:rsid w:val="009302CA"/>
    <w:rsid w:val="00930419"/>
    <w:rsid w:val="0093046A"/>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85"/>
    <w:rsid w:val="009A54AF"/>
    <w:rsid w:val="009A578C"/>
    <w:rsid w:val="009A643A"/>
    <w:rsid w:val="009A7016"/>
    <w:rsid w:val="009A7567"/>
    <w:rsid w:val="009A782F"/>
    <w:rsid w:val="009B0964"/>
    <w:rsid w:val="009B0A2D"/>
    <w:rsid w:val="009B0C72"/>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3FE"/>
    <w:rsid w:val="009F4EC1"/>
    <w:rsid w:val="009F7238"/>
    <w:rsid w:val="009F724F"/>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50F"/>
    <w:rsid w:val="00A46551"/>
    <w:rsid w:val="00A47B82"/>
    <w:rsid w:val="00A47CA0"/>
    <w:rsid w:val="00A50EAE"/>
    <w:rsid w:val="00A51002"/>
    <w:rsid w:val="00A512BB"/>
    <w:rsid w:val="00A513DA"/>
    <w:rsid w:val="00A51C97"/>
    <w:rsid w:val="00A51FE2"/>
    <w:rsid w:val="00A52F12"/>
    <w:rsid w:val="00A53ACD"/>
    <w:rsid w:val="00A53BAC"/>
    <w:rsid w:val="00A54F9C"/>
    <w:rsid w:val="00A552BD"/>
    <w:rsid w:val="00A55FB9"/>
    <w:rsid w:val="00A56AA8"/>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3CE5"/>
    <w:rsid w:val="00A84DC6"/>
    <w:rsid w:val="00A85541"/>
    <w:rsid w:val="00A867DB"/>
    <w:rsid w:val="00A9059A"/>
    <w:rsid w:val="00A90619"/>
    <w:rsid w:val="00A90F6E"/>
    <w:rsid w:val="00A91F9F"/>
    <w:rsid w:val="00A92AF6"/>
    <w:rsid w:val="00A92BC6"/>
    <w:rsid w:val="00A938D0"/>
    <w:rsid w:val="00A9391F"/>
    <w:rsid w:val="00A94939"/>
    <w:rsid w:val="00A94E39"/>
    <w:rsid w:val="00A94F5C"/>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842"/>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C9F"/>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D7E"/>
    <w:rsid w:val="00BA0E06"/>
    <w:rsid w:val="00BA16D8"/>
    <w:rsid w:val="00BA2A92"/>
    <w:rsid w:val="00BA2FCD"/>
    <w:rsid w:val="00BA595B"/>
    <w:rsid w:val="00BA5BB8"/>
    <w:rsid w:val="00BA6DC3"/>
    <w:rsid w:val="00BA6FB4"/>
    <w:rsid w:val="00BB1A2C"/>
    <w:rsid w:val="00BB1C5D"/>
    <w:rsid w:val="00BB2164"/>
    <w:rsid w:val="00BB2436"/>
    <w:rsid w:val="00BB2B87"/>
    <w:rsid w:val="00BB2DD5"/>
    <w:rsid w:val="00BB3739"/>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2470"/>
    <w:rsid w:val="00BD3286"/>
    <w:rsid w:val="00BD3CF2"/>
    <w:rsid w:val="00BD4513"/>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4FCA"/>
    <w:rsid w:val="00BF505D"/>
    <w:rsid w:val="00BF5398"/>
    <w:rsid w:val="00BF61DA"/>
    <w:rsid w:val="00BF6DCC"/>
    <w:rsid w:val="00BF6F77"/>
    <w:rsid w:val="00C01D5A"/>
    <w:rsid w:val="00C033DE"/>
    <w:rsid w:val="00C035A2"/>
    <w:rsid w:val="00C04872"/>
    <w:rsid w:val="00C04C95"/>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4CC3"/>
    <w:rsid w:val="00C15105"/>
    <w:rsid w:val="00C155D1"/>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26941"/>
    <w:rsid w:val="00C30253"/>
    <w:rsid w:val="00C3228C"/>
    <w:rsid w:val="00C3270F"/>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EAD"/>
    <w:rsid w:val="00CA04F6"/>
    <w:rsid w:val="00CA0D66"/>
    <w:rsid w:val="00CA27FB"/>
    <w:rsid w:val="00CA3048"/>
    <w:rsid w:val="00CA343A"/>
    <w:rsid w:val="00CA3A42"/>
    <w:rsid w:val="00CA3CD8"/>
    <w:rsid w:val="00CA47A1"/>
    <w:rsid w:val="00CA4CF6"/>
    <w:rsid w:val="00CA53AA"/>
    <w:rsid w:val="00CA53B3"/>
    <w:rsid w:val="00CA56F6"/>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5729"/>
    <w:rsid w:val="00CE59D0"/>
    <w:rsid w:val="00CE7577"/>
    <w:rsid w:val="00CE7615"/>
    <w:rsid w:val="00CF00DE"/>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0B6D"/>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E82"/>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E52"/>
    <w:rsid w:val="00E4341B"/>
    <w:rsid w:val="00E441F9"/>
    <w:rsid w:val="00E45B6A"/>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9AB"/>
    <w:rsid w:val="00EC4ACB"/>
    <w:rsid w:val="00EC4B77"/>
    <w:rsid w:val="00EC4F10"/>
    <w:rsid w:val="00EC55D1"/>
    <w:rsid w:val="00EC7146"/>
    <w:rsid w:val="00ED0288"/>
    <w:rsid w:val="00ED0344"/>
    <w:rsid w:val="00ED14CA"/>
    <w:rsid w:val="00ED33C5"/>
    <w:rsid w:val="00ED34E9"/>
    <w:rsid w:val="00ED39A5"/>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513F"/>
    <w:rsid w:val="00EF554E"/>
    <w:rsid w:val="00EF630C"/>
    <w:rsid w:val="00EF655A"/>
    <w:rsid w:val="00EF72D7"/>
    <w:rsid w:val="00EF78FC"/>
    <w:rsid w:val="00F00196"/>
    <w:rsid w:val="00F00C58"/>
    <w:rsid w:val="00F016F0"/>
    <w:rsid w:val="00F027E6"/>
    <w:rsid w:val="00F042BA"/>
    <w:rsid w:val="00F04EEC"/>
    <w:rsid w:val="00F052A4"/>
    <w:rsid w:val="00F05A2A"/>
    <w:rsid w:val="00F05FD7"/>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2FA"/>
    <w:rsid w:val="00F32579"/>
    <w:rsid w:val="00F33169"/>
    <w:rsid w:val="00F33D0B"/>
    <w:rsid w:val="00F33DF3"/>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48A"/>
    <w:rsid w:val="00F5751E"/>
    <w:rsid w:val="00F57978"/>
    <w:rsid w:val="00F57D23"/>
    <w:rsid w:val="00F6012A"/>
    <w:rsid w:val="00F609F7"/>
    <w:rsid w:val="00F61571"/>
    <w:rsid w:val="00F61FF4"/>
    <w:rsid w:val="00F6224C"/>
    <w:rsid w:val="00F625C4"/>
    <w:rsid w:val="00F626ED"/>
    <w:rsid w:val="00F628D1"/>
    <w:rsid w:val="00F62AFE"/>
    <w:rsid w:val="00F63842"/>
    <w:rsid w:val="00F63E6B"/>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655"/>
    <w:rsid w:val="00FB53FA"/>
    <w:rsid w:val="00FB5A9F"/>
    <w:rsid w:val="00FB5D13"/>
    <w:rsid w:val="00FB64E1"/>
    <w:rsid w:val="00FB6BD5"/>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52CC3-80F5-4AC4-AE43-10D491D082AA}">
  <ds:schemaRefs>
    <ds:schemaRef ds:uri="http://schemas.openxmlformats.org/officeDocument/2006/bibliography"/>
  </ds:schemaRefs>
</ds:datastoreItem>
</file>

<file path=customXml/itemProps2.xml><?xml version="1.0" encoding="utf-8"?>
<ds:datastoreItem xmlns:ds="http://schemas.openxmlformats.org/officeDocument/2006/customXml" ds:itemID="{7EC2C6F3-A307-4080-B1B2-1947CD729599}"/>
</file>

<file path=customXml/itemProps3.xml><?xml version="1.0" encoding="utf-8"?>
<ds:datastoreItem xmlns:ds="http://schemas.openxmlformats.org/officeDocument/2006/customXml" ds:itemID="{C3F4BC73-0714-42F0-BC1D-7A6834D1931C}"/>
</file>

<file path=customXml/itemProps4.xml><?xml version="1.0" encoding="utf-8"?>
<ds:datastoreItem xmlns:ds="http://schemas.openxmlformats.org/officeDocument/2006/customXml" ds:itemID="{665F1D2D-1DC3-4D7F-AB8D-C55AF29309B5}"/>
</file>

<file path=docProps/app.xml><?xml version="1.0" encoding="utf-8"?>
<Properties xmlns="http://schemas.openxmlformats.org/officeDocument/2006/extended-properties" xmlns:vt="http://schemas.openxmlformats.org/officeDocument/2006/docPropsVTypes">
  <Template>COUNCIL TEMPLATE</Template>
  <TotalTime>102</TotalTime>
  <Pages>19</Pages>
  <Words>4891</Words>
  <Characters>27885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63</cp:revision>
  <cp:lastPrinted>2014-09-02T17:59:00Z</cp:lastPrinted>
  <dcterms:created xsi:type="dcterms:W3CDTF">2014-08-06T11:57:00Z</dcterms:created>
  <dcterms:modified xsi:type="dcterms:W3CDTF">2014-09-02T17:59:00Z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4487000</vt:r8>
  </property>
</Properties>
</file>